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012E" w:rsidRPr="00E74638" w:rsidRDefault="0022012E" w:rsidP="003B7F82">
      <w:pPr>
        <w:pStyle w:val="1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</w:t>
      </w:r>
      <w:r w:rsidRPr="00E74638">
        <w:rPr>
          <w:rFonts w:ascii="Times New Roman" w:hAnsi="Times New Roman"/>
          <w:sz w:val="28"/>
          <w:szCs w:val="28"/>
          <w:lang w:val="ru-RU"/>
        </w:rPr>
        <w:t>ЗАТВЕРДЖЕНО</w:t>
      </w:r>
    </w:p>
    <w:p w:rsidR="0022012E" w:rsidRPr="00E74638" w:rsidRDefault="0022012E" w:rsidP="003B7F82">
      <w:pPr>
        <w:pStyle w:val="1"/>
        <w:jc w:val="both"/>
        <w:rPr>
          <w:rFonts w:ascii="Times New Roman" w:hAnsi="Times New Roman"/>
          <w:sz w:val="28"/>
          <w:szCs w:val="28"/>
          <w:lang w:val="ru-RU"/>
        </w:rPr>
      </w:pPr>
      <w:r w:rsidRPr="00E74638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          </w:t>
      </w:r>
      <w:r>
        <w:rPr>
          <w:rFonts w:ascii="Times New Roman" w:hAnsi="Times New Roman"/>
          <w:sz w:val="28"/>
          <w:szCs w:val="28"/>
          <w:lang w:val="ru-RU"/>
        </w:rPr>
        <w:t xml:space="preserve">             Р</w:t>
      </w:r>
      <w:r w:rsidRPr="00E74638">
        <w:rPr>
          <w:rFonts w:ascii="Times New Roman" w:hAnsi="Times New Roman"/>
          <w:sz w:val="28"/>
          <w:szCs w:val="28"/>
          <w:lang w:val="ru-RU"/>
        </w:rPr>
        <w:t>ішення Червоноградської</w:t>
      </w:r>
    </w:p>
    <w:p w:rsidR="0022012E" w:rsidRPr="00E74638" w:rsidRDefault="0022012E" w:rsidP="003B7F82">
      <w:pPr>
        <w:pStyle w:val="1"/>
        <w:jc w:val="both"/>
        <w:rPr>
          <w:rFonts w:ascii="Times New Roman" w:hAnsi="Times New Roman"/>
          <w:sz w:val="28"/>
          <w:szCs w:val="28"/>
          <w:lang w:val="ru-RU"/>
        </w:rPr>
      </w:pPr>
      <w:r w:rsidRPr="00E74638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</w:t>
      </w:r>
      <w:r w:rsidRPr="00E74638">
        <w:rPr>
          <w:rFonts w:ascii="Times New Roman" w:hAnsi="Times New Roman"/>
          <w:sz w:val="28"/>
          <w:szCs w:val="28"/>
          <w:lang w:val="ru-RU"/>
        </w:rPr>
        <w:t>міської ради</w:t>
      </w:r>
    </w:p>
    <w:p w:rsidR="0022012E" w:rsidRPr="00CC1409" w:rsidRDefault="0022012E" w:rsidP="003B7F82">
      <w:pPr>
        <w:pStyle w:val="1"/>
        <w:jc w:val="both"/>
        <w:rPr>
          <w:rFonts w:ascii="Times New Roman" w:hAnsi="Times New Roman"/>
          <w:sz w:val="28"/>
          <w:szCs w:val="28"/>
          <w:lang w:val="ru-RU"/>
        </w:rPr>
      </w:pPr>
      <w:r w:rsidRPr="00E74638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    </w:t>
      </w: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ab/>
        <w:t xml:space="preserve">   12.10.2023 </w:t>
      </w:r>
      <w:r w:rsidRPr="00FF3EE3">
        <w:rPr>
          <w:rFonts w:ascii="Times New Roman" w:hAnsi="Times New Roman"/>
          <w:sz w:val="28"/>
          <w:szCs w:val="28"/>
          <w:lang w:val="ru-RU"/>
        </w:rPr>
        <w:t>№</w:t>
      </w:r>
      <w:r>
        <w:rPr>
          <w:rFonts w:ascii="Times New Roman" w:hAnsi="Times New Roman"/>
          <w:sz w:val="28"/>
          <w:szCs w:val="28"/>
          <w:lang w:val="ru-RU"/>
        </w:rPr>
        <w:t xml:space="preserve"> 2108</w:t>
      </w:r>
    </w:p>
    <w:p w:rsidR="0022012E" w:rsidRDefault="0022012E">
      <w:pPr>
        <w:pStyle w:val="Heading1"/>
        <w:spacing w:before="70"/>
        <w:ind w:left="0" w:right="228"/>
        <w:jc w:val="right"/>
      </w:pPr>
    </w:p>
    <w:p w:rsidR="0022012E" w:rsidRDefault="0022012E">
      <w:pPr>
        <w:pStyle w:val="Heading1"/>
        <w:spacing w:before="89"/>
        <w:ind w:left="330" w:right="345"/>
      </w:pPr>
      <w:r>
        <w:t>УТОЧНЕНА ПРОГРАМА</w:t>
      </w:r>
    </w:p>
    <w:p w:rsidR="0022012E" w:rsidRDefault="0022012E">
      <w:pPr>
        <w:ind w:left="331" w:right="345"/>
        <w:jc w:val="center"/>
      </w:pPr>
      <w:r>
        <w:rPr>
          <w:b/>
          <w:sz w:val="28"/>
        </w:rPr>
        <w:t xml:space="preserve">щодо приведення захисних  </w:t>
      </w:r>
      <w:r>
        <w:rPr>
          <w:b/>
          <w:spacing w:val="1"/>
          <w:sz w:val="28"/>
        </w:rPr>
        <w:t xml:space="preserve">споруд цивільного захисту, протирадіаційних укриттів </w:t>
      </w:r>
      <w:r>
        <w:rPr>
          <w:b/>
          <w:spacing w:val="66"/>
          <w:sz w:val="28"/>
        </w:rPr>
        <w:t>(ПРУ)</w:t>
      </w:r>
      <w:r>
        <w:rPr>
          <w:b/>
          <w:spacing w:val="-1"/>
          <w:sz w:val="28"/>
        </w:rPr>
        <w:t xml:space="preserve">у </w:t>
      </w:r>
      <w:r>
        <w:rPr>
          <w:b/>
          <w:spacing w:val="-2"/>
          <w:sz w:val="28"/>
        </w:rPr>
        <w:t xml:space="preserve">готовність </w:t>
      </w:r>
      <w:r>
        <w:rPr>
          <w:b/>
          <w:spacing w:val="-1"/>
          <w:sz w:val="28"/>
        </w:rPr>
        <w:t xml:space="preserve">до </w:t>
      </w:r>
      <w:r>
        <w:rPr>
          <w:b/>
          <w:spacing w:val="-3"/>
          <w:sz w:val="28"/>
        </w:rPr>
        <w:t xml:space="preserve">укриття населення </w:t>
      </w:r>
    </w:p>
    <w:p w:rsidR="0022012E" w:rsidRDefault="0022012E">
      <w:pPr>
        <w:ind w:left="331" w:right="345"/>
        <w:jc w:val="center"/>
      </w:pPr>
      <w:r>
        <w:rPr>
          <w:b/>
          <w:spacing w:val="-2"/>
          <w:sz w:val="28"/>
        </w:rPr>
        <w:t xml:space="preserve">на </w:t>
      </w:r>
      <w:r>
        <w:rPr>
          <w:b/>
          <w:spacing w:val="-1"/>
          <w:sz w:val="28"/>
        </w:rPr>
        <w:t>2023 рік</w:t>
      </w:r>
    </w:p>
    <w:p w:rsidR="0022012E" w:rsidRDefault="0022012E">
      <w:pPr>
        <w:pStyle w:val="Heading1"/>
        <w:numPr>
          <w:ilvl w:val="1"/>
          <w:numId w:val="3"/>
        </w:numPr>
        <w:tabs>
          <w:tab w:val="left" w:pos="3892"/>
        </w:tabs>
        <w:spacing w:before="235" w:line="319" w:lineRule="exact"/>
        <w:ind w:hanging="282"/>
        <w:jc w:val="both"/>
      </w:pPr>
      <w:r>
        <w:t xml:space="preserve">Загальні </w:t>
      </w:r>
      <w:r>
        <w:rPr>
          <w:spacing w:val="-2"/>
        </w:rPr>
        <w:t>положення</w:t>
      </w:r>
    </w:p>
    <w:p w:rsidR="0022012E" w:rsidRDefault="0022012E">
      <w:pPr>
        <w:pStyle w:val="BodyText"/>
        <w:ind w:left="0" w:right="224" w:firstLine="348"/>
      </w:pPr>
      <w:r>
        <w:t xml:space="preserve">Програма щодо приведення захисних </w:t>
      </w:r>
      <w:r>
        <w:rPr>
          <w:spacing w:val="1"/>
        </w:rPr>
        <w:t xml:space="preserve">споруд цивільного захисту (ПРУ) готовність до укриття населення на 2023 рік (далі–Програма) розроблена відповідно до Закону України «Про місцеве самоврядування в Україні», </w:t>
      </w:r>
      <w:r>
        <w:rPr>
          <w:spacing w:val="7"/>
        </w:rPr>
        <w:t xml:space="preserve">Кодексу </w:t>
      </w:r>
      <w:r>
        <w:rPr>
          <w:spacing w:val="4"/>
        </w:rPr>
        <w:t xml:space="preserve">цивільного </w:t>
      </w:r>
      <w:r>
        <w:rPr>
          <w:spacing w:val="10"/>
        </w:rPr>
        <w:t xml:space="preserve">захисту </w:t>
      </w:r>
      <w:r>
        <w:rPr>
          <w:spacing w:val="4"/>
        </w:rPr>
        <w:t xml:space="preserve">України </w:t>
      </w:r>
      <w:r>
        <w:rPr>
          <w:spacing w:val="9"/>
        </w:rPr>
        <w:t xml:space="preserve">від </w:t>
      </w:r>
      <w:r>
        <w:rPr>
          <w:spacing w:val="8"/>
        </w:rPr>
        <w:t xml:space="preserve">02 </w:t>
      </w:r>
      <w:r>
        <w:rPr>
          <w:spacing w:val="9"/>
        </w:rPr>
        <w:t xml:space="preserve">жовтня </w:t>
      </w:r>
      <w:r>
        <w:rPr>
          <w:spacing w:val="8"/>
        </w:rPr>
        <w:t xml:space="preserve">2012 року </w:t>
      </w:r>
      <w:r>
        <w:rPr>
          <w:spacing w:val="5"/>
        </w:rPr>
        <w:t xml:space="preserve">№ </w:t>
      </w:r>
      <w:r>
        <w:rPr>
          <w:spacing w:val="8"/>
        </w:rPr>
        <w:t>5403</w:t>
      </w:r>
      <w:r>
        <w:t xml:space="preserve">–VI та Комплексної цільової соціальної програми розвитку цивільного захисту </w:t>
      </w:r>
      <w:bookmarkStart w:id="0" w:name="__DdeLink__397_840485038"/>
      <w:r>
        <w:t>Червоноградської міської територіальної громади</w:t>
      </w:r>
      <w:bookmarkEnd w:id="0"/>
      <w:r>
        <w:t>.</w:t>
      </w:r>
    </w:p>
    <w:p w:rsidR="0022012E" w:rsidRDefault="0022012E">
      <w:pPr>
        <w:pStyle w:val="BodyText"/>
        <w:ind w:left="0" w:right="224" w:firstLine="348"/>
      </w:pPr>
      <w:r>
        <w:t xml:space="preserve">Враховуючи особливу важливість завдань цивільного захисту, пов’язаних з </w:t>
      </w:r>
      <w:r>
        <w:rPr>
          <w:spacing w:val="1"/>
        </w:rPr>
        <w:t xml:space="preserve">захистом життя людей при загрозі та виникненні надзвичайних ситуацій на виконання вимог Кодексу цивільного захисту України щодо реалізації державної політики у сфері захисту населення і території від надзвичайних ситуацій техногенного, природного та воєнного характеру, інших нормативних актів держави розроблено Програму щодо приведення захисних споруд цивільного </w:t>
      </w:r>
      <w:r>
        <w:rPr>
          <w:spacing w:val="-2"/>
        </w:rPr>
        <w:t>захисту</w:t>
      </w:r>
      <w:r>
        <w:rPr>
          <w:spacing w:val="-4"/>
        </w:rPr>
        <w:t>(ПРУ)</w:t>
      </w:r>
      <w:r>
        <w:rPr>
          <w:spacing w:val="-3"/>
        </w:rPr>
        <w:t xml:space="preserve">у </w:t>
      </w:r>
      <w:r>
        <w:rPr>
          <w:spacing w:val="-6"/>
        </w:rPr>
        <w:t xml:space="preserve">готовність </w:t>
      </w:r>
      <w:r>
        <w:rPr>
          <w:spacing w:val="-3"/>
        </w:rPr>
        <w:t xml:space="preserve">до </w:t>
      </w:r>
      <w:r>
        <w:rPr>
          <w:spacing w:val="-2"/>
        </w:rPr>
        <w:t xml:space="preserve">укриття населення на </w:t>
      </w:r>
      <w:r>
        <w:rPr>
          <w:spacing w:val="-3"/>
        </w:rPr>
        <w:t xml:space="preserve">2023 </w:t>
      </w:r>
      <w:r>
        <w:rPr>
          <w:spacing w:val="-5"/>
        </w:rPr>
        <w:t>рік.</w:t>
      </w:r>
    </w:p>
    <w:p w:rsidR="0022012E" w:rsidRDefault="0022012E">
      <w:pPr>
        <w:pStyle w:val="BodyText"/>
        <w:spacing w:before="4"/>
        <w:ind w:left="0"/>
        <w:jc w:val="left"/>
      </w:pPr>
    </w:p>
    <w:p w:rsidR="0022012E" w:rsidRDefault="0022012E">
      <w:pPr>
        <w:pStyle w:val="Heading1"/>
        <w:numPr>
          <w:ilvl w:val="1"/>
          <w:numId w:val="3"/>
        </w:numPr>
        <w:tabs>
          <w:tab w:val="left" w:pos="2963"/>
        </w:tabs>
        <w:spacing w:before="1" w:line="319" w:lineRule="exact"/>
        <w:ind w:left="2962" w:hanging="282"/>
        <w:jc w:val="both"/>
      </w:pPr>
      <w:r>
        <w:t xml:space="preserve">Мета </w:t>
      </w:r>
      <w:r>
        <w:rPr>
          <w:spacing w:val="-2"/>
        </w:rPr>
        <w:t xml:space="preserve">і </w:t>
      </w:r>
      <w:r>
        <w:rPr>
          <w:spacing w:val="-3"/>
        </w:rPr>
        <w:t xml:space="preserve">основні </w:t>
      </w:r>
      <w:r>
        <w:rPr>
          <w:spacing w:val="-1"/>
        </w:rPr>
        <w:t xml:space="preserve">завдання </w:t>
      </w:r>
      <w:r>
        <w:rPr>
          <w:spacing w:val="-2"/>
        </w:rPr>
        <w:t>Програми</w:t>
      </w:r>
    </w:p>
    <w:p w:rsidR="0022012E" w:rsidRDefault="0022012E">
      <w:pPr>
        <w:pStyle w:val="BodyText"/>
        <w:ind w:left="0" w:right="227" w:firstLine="487"/>
      </w:pPr>
      <w:r>
        <w:t xml:space="preserve">Метою </w:t>
      </w:r>
      <w:r>
        <w:rPr>
          <w:spacing w:val="1"/>
        </w:rPr>
        <w:t>Програми є забезпечення розвитку цивільного захисту Червоноградської міської територіальної громади та фінансування заходів щодо реалізації державної політики у сфері захисту населення від надзвичайних ситуацій техногенного, природного та воєнного характеру, підвищення рівня безпеки населення при загрозі та виникненні надзвичайних ситуацій техногенного та природного характеру.</w:t>
      </w:r>
    </w:p>
    <w:p w:rsidR="0022012E" w:rsidRDefault="0022012E">
      <w:pPr>
        <w:pStyle w:val="BodyText"/>
        <w:spacing w:before="149"/>
        <w:ind w:left="0" w:right="224" w:firstLine="487"/>
      </w:pPr>
      <w:r>
        <w:t xml:space="preserve">Здійснення </w:t>
      </w:r>
      <w:r>
        <w:rPr>
          <w:spacing w:val="1"/>
        </w:rPr>
        <w:t xml:space="preserve">комплексу заходів, спрямованих на приведення </w:t>
      </w:r>
      <w:r>
        <w:rPr>
          <w:spacing w:val="71"/>
        </w:rPr>
        <w:t xml:space="preserve">захисних споруд </w:t>
      </w:r>
      <w:r>
        <w:rPr>
          <w:spacing w:val="1"/>
        </w:rPr>
        <w:t xml:space="preserve">у готовність до використання за призначенням, реконструкція, модернізація, удосконалення існуючих захисних споруд, підтримання їх в належному стані, укомплектування збереження та щорічне оновлення регіонального матеріального резерву, засобів індивідуального захисту органів дихання </w:t>
      </w:r>
      <w:r>
        <w:rPr>
          <w:spacing w:val="-1"/>
        </w:rPr>
        <w:t>тощо.</w:t>
      </w:r>
    </w:p>
    <w:p w:rsidR="0022012E" w:rsidRPr="006E007E" w:rsidRDefault="0022012E" w:rsidP="00B828FD">
      <w:pPr>
        <w:pStyle w:val="BodyText"/>
        <w:spacing w:line="321" w:lineRule="exact"/>
        <w:ind w:left="227"/>
      </w:pPr>
      <w:r w:rsidRPr="006E007E">
        <w:rPr>
          <w:bCs/>
        </w:rPr>
        <w:t xml:space="preserve">     Завданнями </w:t>
      </w:r>
      <w:r w:rsidRPr="006E007E">
        <w:rPr>
          <w:bCs/>
          <w:spacing w:val="-1"/>
        </w:rPr>
        <w:t xml:space="preserve">Програми </w:t>
      </w:r>
      <w:r w:rsidRPr="006E007E">
        <w:rPr>
          <w:bCs/>
          <w:spacing w:val="-2"/>
        </w:rPr>
        <w:t>є:</w:t>
      </w:r>
    </w:p>
    <w:p w:rsidR="0022012E" w:rsidRDefault="0022012E" w:rsidP="00B828FD">
      <w:pPr>
        <w:pStyle w:val="BodyText"/>
        <w:spacing w:line="321" w:lineRule="exact"/>
        <w:ind w:left="170"/>
      </w:pPr>
      <w:r>
        <w:t xml:space="preserve">- підвищення </w:t>
      </w:r>
      <w:r>
        <w:rPr>
          <w:spacing w:val="1"/>
        </w:rPr>
        <w:t xml:space="preserve">рівня готовності захисних споруд до дій за призначенням та успішна реалізація державної політики у сфері захисту населення та території Червоноградської міської ради від надзвичайних ситуацій техногенного, природного </w:t>
      </w:r>
      <w:r>
        <w:rPr>
          <w:spacing w:val="71"/>
        </w:rPr>
        <w:t xml:space="preserve">та </w:t>
      </w:r>
      <w:r>
        <w:rPr>
          <w:spacing w:val="1"/>
        </w:rPr>
        <w:t xml:space="preserve">воєнного </w:t>
      </w:r>
      <w:r>
        <w:rPr>
          <w:spacing w:val="-4"/>
        </w:rPr>
        <w:t>характеру;</w:t>
      </w:r>
    </w:p>
    <w:p w:rsidR="0022012E" w:rsidRPr="00527209" w:rsidRDefault="0022012E" w:rsidP="00B828FD">
      <w:pPr>
        <w:pStyle w:val="ListParagraph"/>
        <w:numPr>
          <w:ilvl w:val="0"/>
          <w:numId w:val="2"/>
        </w:numPr>
        <w:tabs>
          <w:tab w:val="left" w:pos="428"/>
        </w:tabs>
        <w:spacing w:before="150"/>
        <w:ind w:right="228" w:firstLine="0"/>
        <w:rPr>
          <w:sz w:val="28"/>
          <w:szCs w:val="28"/>
        </w:rPr>
      </w:pPr>
      <w:r w:rsidRPr="00527209">
        <w:rPr>
          <w:sz w:val="28"/>
          <w:szCs w:val="28"/>
        </w:rPr>
        <w:t xml:space="preserve">забезпечення </w:t>
      </w:r>
      <w:r>
        <w:rPr>
          <w:sz w:val="28"/>
          <w:szCs w:val="28"/>
        </w:rPr>
        <w:t>належного рівня безпеки населення і захисту їхнього життя і здоров»я</w:t>
      </w:r>
      <w:r w:rsidRPr="00527209">
        <w:rPr>
          <w:spacing w:val="-67"/>
          <w:sz w:val="28"/>
          <w:szCs w:val="28"/>
        </w:rPr>
        <w:t>;</w:t>
      </w:r>
    </w:p>
    <w:p w:rsidR="0022012E" w:rsidRPr="00527209" w:rsidRDefault="0022012E" w:rsidP="00B828FD">
      <w:pPr>
        <w:pStyle w:val="ListParagraph"/>
        <w:numPr>
          <w:ilvl w:val="0"/>
          <w:numId w:val="2"/>
        </w:numPr>
        <w:tabs>
          <w:tab w:val="left" w:pos="428"/>
        </w:tabs>
        <w:spacing w:before="150"/>
        <w:ind w:right="236" w:firstLine="0"/>
        <w:rPr>
          <w:sz w:val="28"/>
          <w:szCs w:val="28"/>
        </w:rPr>
      </w:pPr>
      <w:r w:rsidRPr="00527209">
        <w:rPr>
          <w:sz w:val="28"/>
          <w:szCs w:val="28"/>
        </w:rPr>
        <w:t>реконструкція,</w:t>
      </w:r>
      <w:r>
        <w:rPr>
          <w:sz w:val="28"/>
          <w:szCs w:val="28"/>
        </w:rPr>
        <w:t xml:space="preserve">модернізація та удосконалення захисних споруд та своєчасне інформування </w:t>
      </w:r>
      <w:r w:rsidRPr="00527209">
        <w:rPr>
          <w:spacing w:val="-67"/>
          <w:sz w:val="28"/>
          <w:szCs w:val="28"/>
        </w:rPr>
        <w:t xml:space="preserve">  </w:t>
      </w:r>
      <w:r w:rsidRPr="00527209">
        <w:rPr>
          <w:spacing w:val="-4"/>
          <w:sz w:val="28"/>
          <w:szCs w:val="28"/>
        </w:rPr>
        <w:t xml:space="preserve">населення про </w:t>
      </w:r>
      <w:r w:rsidRPr="00527209">
        <w:rPr>
          <w:spacing w:val="-3"/>
          <w:sz w:val="28"/>
          <w:szCs w:val="28"/>
        </w:rPr>
        <w:t xml:space="preserve">їхнє </w:t>
      </w:r>
      <w:r w:rsidRPr="00527209">
        <w:rPr>
          <w:spacing w:val="-2"/>
          <w:sz w:val="28"/>
          <w:szCs w:val="28"/>
        </w:rPr>
        <w:t>місце знаходження;</w:t>
      </w:r>
    </w:p>
    <w:p w:rsidR="0022012E" w:rsidRPr="00527209" w:rsidRDefault="0022012E" w:rsidP="00B828FD">
      <w:pPr>
        <w:pStyle w:val="ListParagraph"/>
        <w:numPr>
          <w:ilvl w:val="0"/>
          <w:numId w:val="2"/>
        </w:numPr>
        <w:tabs>
          <w:tab w:val="left" w:pos="428"/>
        </w:tabs>
        <w:spacing w:before="151"/>
        <w:ind w:right="233" w:firstLine="0"/>
        <w:rPr>
          <w:sz w:val="28"/>
          <w:szCs w:val="28"/>
        </w:rPr>
      </w:pPr>
      <w:r w:rsidRPr="00527209">
        <w:rPr>
          <w:sz w:val="28"/>
          <w:szCs w:val="28"/>
        </w:rPr>
        <w:t>створення,</w:t>
      </w:r>
      <w:r>
        <w:rPr>
          <w:sz w:val="28"/>
          <w:szCs w:val="28"/>
        </w:rPr>
        <w:t xml:space="preserve"> </w:t>
      </w:r>
      <w:r w:rsidRPr="00527209">
        <w:rPr>
          <w:spacing w:val="15"/>
          <w:sz w:val="28"/>
          <w:szCs w:val="28"/>
        </w:rPr>
        <w:t>накопичення,</w:t>
      </w:r>
      <w:r>
        <w:rPr>
          <w:spacing w:val="15"/>
          <w:sz w:val="28"/>
          <w:szCs w:val="28"/>
        </w:rPr>
        <w:t xml:space="preserve"> </w:t>
      </w:r>
      <w:r w:rsidRPr="00527209">
        <w:rPr>
          <w:spacing w:val="15"/>
          <w:sz w:val="28"/>
          <w:szCs w:val="28"/>
        </w:rPr>
        <w:t xml:space="preserve">збереження та </w:t>
      </w:r>
      <w:r w:rsidRPr="00527209">
        <w:rPr>
          <w:spacing w:val="14"/>
          <w:sz w:val="28"/>
          <w:szCs w:val="28"/>
        </w:rPr>
        <w:t xml:space="preserve">щорічне </w:t>
      </w:r>
      <w:r w:rsidRPr="00527209">
        <w:rPr>
          <w:spacing w:val="12"/>
          <w:sz w:val="28"/>
          <w:szCs w:val="28"/>
        </w:rPr>
        <w:t xml:space="preserve">оновлення </w:t>
      </w:r>
      <w:r w:rsidRPr="00527209">
        <w:rPr>
          <w:spacing w:val="15"/>
          <w:sz w:val="28"/>
          <w:szCs w:val="28"/>
        </w:rPr>
        <w:t>матеріального резерву</w:t>
      </w:r>
      <w:r>
        <w:rPr>
          <w:spacing w:val="15"/>
          <w:sz w:val="28"/>
          <w:szCs w:val="28"/>
        </w:rPr>
        <w:t>.</w:t>
      </w:r>
    </w:p>
    <w:p w:rsidR="0022012E" w:rsidRPr="00500050" w:rsidRDefault="0022012E" w:rsidP="00500050">
      <w:pPr>
        <w:pStyle w:val="BodyText"/>
        <w:tabs>
          <w:tab w:val="left" w:pos="2977"/>
        </w:tabs>
        <w:spacing w:line="321" w:lineRule="exact"/>
        <w:ind w:left="852"/>
        <w:jc w:val="center"/>
        <w:rPr>
          <w:b/>
        </w:rPr>
      </w:pPr>
      <w:r w:rsidRPr="00500050">
        <w:rPr>
          <w:b/>
        </w:rPr>
        <w:t>3.Управління і контроль.</w:t>
      </w:r>
    </w:p>
    <w:p w:rsidR="0022012E" w:rsidRDefault="0022012E" w:rsidP="00500050">
      <w:pPr>
        <w:pStyle w:val="BodyText"/>
        <w:spacing w:line="321" w:lineRule="exact"/>
        <w:ind w:left="852"/>
      </w:pPr>
    </w:p>
    <w:p w:rsidR="0022012E" w:rsidRDefault="0022012E" w:rsidP="0040398E">
      <w:pPr>
        <w:pStyle w:val="BodyText"/>
        <w:spacing w:line="321" w:lineRule="exact"/>
        <w:ind w:left="0"/>
      </w:pPr>
      <w:r>
        <w:t>Управління реалізацією заходів Програми покладається на виконавчий комітет Червоноградської міської ради та комунальне підприємство «Червонограджитлокомунсервіс»,</w:t>
      </w:r>
      <w:r w:rsidRPr="0040398E">
        <w:t xml:space="preserve"> КП «Соснівкажитлокомунсервіс»,              </w:t>
      </w:r>
      <w:r>
        <w:t xml:space="preserve">                               в</w:t>
      </w:r>
      <w:r w:rsidRPr="0040398E">
        <w:t>ідділ культу</w:t>
      </w:r>
      <w:r>
        <w:t>ри Червоноградської міської ради, відділ освіти Червоноградської міської ради,</w:t>
      </w:r>
      <w:r w:rsidRPr="00AE5D49">
        <w:rPr>
          <w:color w:val="000000"/>
          <w:lang w:eastAsia="ru-RU"/>
        </w:rPr>
        <w:t xml:space="preserve"> </w:t>
      </w:r>
      <w:r>
        <w:rPr>
          <w:color w:val="000000"/>
          <w:lang w:eastAsia="ru-RU"/>
        </w:rPr>
        <w:t>відділ охорони здоров</w:t>
      </w:r>
      <w:r w:rsidRPr="00AE5D49">
        <w:rPr>
          <w:color w:val="000000"/>
          <w:lang w:eastAsia="ru-RU"/>
        </w:rPr>
        <w:t>’</w:t>
      </w:r>
      <w:r>
        <w:rPr>
          <w:color w:val="000000"/>
          <w:lang w:eastAsia="ru-RU"/>
        </w:rPr>
        <w:t>я</w:t>
      </w:r>
      <w:r>
        <w:t>, які несуть відповідальність за виконання і кінцеві результати Програми, раціональне використання фінансових ресурсів, визначає форми і методи управління виконанням Програми.</w:t>
      </w:r>
    </w:p>
    <w:p w:rsidR="0022012E" w:rsidRDefault="0022012E" w:rsidP="00500050">
      <w:pPr>
        <w:pStyle w:val="BodyText"/>
        <w:spacing w:line="321" w:lineRule="exact"/>
        <w:ind w:left="0"/>
      </w:pPr>
    </w:p>
    <w:p w:rsidR="0022012E" w:rsidRPr="00B402B0" w:rsidRDefault="0022012E" w:rsidP="00B402B0">
      <w:pPr>
        <w:tabs>
          <w:tab w:val="left" w:pos="1189"/>
        </w:tabs>
        <w:ind w:right="22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4.</w:t>
      </w:r>
      <w:r w:rsidRPr="00B402B0">
        <w:rPr>
          <w:b/>
          <w:sz w:val="28"/>
          <w:szCs w:val="28"/>
        </w:rPr>
        <w:t xml:space="preserve"> Паспорт Програми</w:t>
      </w:r>
    </w:p>
    <w:p w:rsidR="0022012E" w:rsidRPr="00B402B0" w:rsidRDefault="0022012E" w:rsidP="00B402B0">
      <w:pPr>
        <w:tabs>
          <w:tab w:val="left" w:pos="1189"/>
        </w:tabs>
        <w:ind w:left="-142" w:right="224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B402B0">
        <w:rPr>
          <w:sz w:val="28"/>
          <w:szCs w:val="28"/>
        </w:rPr>
        <w:t xml:space="preserve">Ініціатор розроблення Програми : </w:t>
      </w:r>
      <w:r>
        <w:rPr>
          <w:sz w:val="28"/>
          <w:szCs w:val="28"/>
        </w:rPr>
        <w:t>виконавчий комітет Червоноградської міської ради.</w:t>
      </w:r>
    </w:p>
    <w:p w:rsidR="0022012E" w:rsidRPr="00AE5D49" w:rsidRDefault="0022012E" w:rsidP="00AE5D49">
      <w:pPr>
        <w:tabs>
          <w:tab w:val="left" w:pos="1189"/>
        </w:tabs>
        <w:ind w:left="-142" w:right="224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     Розробник Програми : виконавчий комітет Червоноградської міської ради.</w:t>
      </w:r>
    </w:p>
    <w:p w:rsidR="0022012E" w:rsidRPr="00B402B0" w:rsidRDefault="0022012E" w:rsidP="00B402B0">
      <w:pPr>
        <w:tabs>
          <w:tab w:val="left" w:pos="1189"/>
        </w:tabs>
        <w:ind w:left="-142" w:right="224"/>
        <w:rPr>
          <w:sz w:val="28"/>
          <w:szCs w:val="28"/>
        </w:rPr>
      </w:pPr>
    </w:p>
    <w:p w:rsidR="0022012E" w:rsidRDefault="0022012E" w:rsidP="00B402B0">
      <w:pPr>
        <w:tabs>
          <w:tab w:val="left" w:pos="1189"/>
        </w:tabs>
        <w:ind w:left="-142" w:right="224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B402B0">
        <w:rPr>
          <w:sz w:val="28"/>
          <w:szCs w:val="28"/>
        </w:rPr>
        <w:t xml:space="preserve"> Відповідальний виконавець :  КП «</w:t>
      </w:r>
      <w:r>
        <w:rPr>
          <w:sz w:val="28"/>
          <w:szCs w:val="28"/>
        </w:rPr>
        <w:t>Червоноград</w:t>
      </w:r>
      <w:r w:rsidRPr="00B402B0">
        <w:rPr>
          <w:sz w:val="28"/>
          <w:szCs w:val="28"/>
        </w:rPr>
        <w:t>житлокомунсервіс»</w:t>
      </w:r>
      <w:r>
        <w:rPr>
          <w:sz w:val="28"/>
          <w:szCs w:val="28"/>
        </w:rPr>
        <w:t>,</w:t>
      </w:r>
    </w:p>
    <w:p w:rsidR="0022012E" w:rsidRDefault="0022012E" w:rsidP="00851906">
      <w:pPr>
        <w:tabs>
          <w:tab w:val="left" w:pos="1189"/>
        </w:tabs>
        <w:ind w:left="-142" w:right="224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</w:t>
      </w:r>
      <w:r w:rsidRPr="00851906">
        <w:rPr>
          <w:sz w:val="28"/>
          <w:szCs w:val="28"/>
        </w:rPr>
        <w:t>КП «Соснівкажитлокомунсервіс</w:t>
      </w:r>
      <w:r w:rsidRPr="00AE5D49">
        <w:rPr>
          <w:sz w:val="28"/>
          <w:szCs w:val="28"/>
        </w:rPr>
        <w:t>»,</w:t>
      </w:r>
    </w:p>
    <w:p w:rsidR="0022012E" w:rsidRDefault="0022012E" w:rsidP="00851906">
      <w:pPr>
        <w:tabs>
          <w:tab w:val="left" w:pos="1189"/>
        </w:tabs>
        <w:ind w:left="-142" w:right="224"/>
        <w:rPr>
          <w:sz w:val="28"/>
          <w:szCs w:val="28"/>
        </w:rPr>
      </w:pPr>
      <w:r w:rsidRPr="0027452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    в</w:t>
      </w:r>
      <w:r w:rsidRPr="00274523">
        <w:rPr>
          <w:sz w:val="28"/>
          <w:szCs w:val="28"/>
        </w:rPr>
        <w:t>ідділ культури Червоноградської міської ради</w:t>
      </w:r>
      <w:r>
        <w:rPr>
          <w:sz w:val="28"/>
          <w:szCs w:val="28"/>
        </w:rPr>
        <w:t xml:space="preserve">,    </w:t>
      </w:r>
    </w:p>
    <w:p w:rsidR="0022012E" w:rsidRPr="00AE5D49" w:rsidRDefault="0022012E" w:rsidP="00F50B0E">
      <w:pPr>
        <w:tabs>
          <w:tab w:val="left" w:pos="1189"/>
        </w:tabs>
        <w:ind w:left="-142" w:right="22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в</w:t>
      </w:r>
      <w:r w:rsidRPr="00AE5D49">
        <w:rPr>
          <w:sz w:val="28"/>
          <w:szCs w:val="28"/>
        </w:rPr>
        <w:t>ідділ освіти Червоноградської міської ради,</w:t>
      </w:r>
      <w:r w:rsidRPr="00AE5D49">
        <w:rPr>
          <w:color w:val="000000"/>
          <w:sz w:val="28"/>
          <w:szCs w:val="28"/>
          <w:lang w:eastAsia="ru-RU"/>
        </w:rPr>
        <w:t xml:space="preserve"> </w:t>
      </w:r>
      <w:r>
        <w:rPr>
          <w:color w:val="000000"/>
          <w:sz w:val="28"/>
          <w:szCs w:val="28"/>
          <w:lang w:eastAsia="ru-RU"/>
        </w:rPr>
        <w:t xml:space="preserve">                                                                      в</w:t>
      </w:r>
      <w:r w:rsidRPr="00AE5D49">
        <w:rPr>
          <w:color w:val="000000"/>
          <w:sz w:val="28"/>
          <w:szCs w:val="28"/>
          <w:lang w:eastAsia="ru-RU"/>
        </w:rPr>
        <w:t>ідділ охорони здоров’я</w:t>
      </w:r>
      <w:r>
        <w:rPr>
          <w:color w:val="000000"/>
          <w:sz w:val="28"/>
          <w:szCs w:val="28"/>
          <w:lang w:eastAsia="ru-RU"/>
        </w:rPr>
        <w:t>.</w:t>
      </w:r>
      <w:r w:rsidRPr="00AE5D49">
        <w:rPr>
          <w:color w:val="000000"/>
          <w:sz w:val="28"/>
          <w:szCs w:val="28"/>
          <w:lang w:eastAsia="ru-RU"/>
        </w:rPr>
        <w:t xml:space="preserve"> </w:t>
      </w:r>
    </w:p>
    <w:p w:rsidR="0022012E" w:rsidRDefault="0022012E" w:rsidP="00274523">
      <w:pPr>
        <w:tabs>
          <w:tab w:val="left" w:pos="1189"/>
        </w:tabs>
        <w:ind w:right="224"/>
        <w:rPr>
          <w:sz w:val="28"/>
          <w:szCs w:val="28"/>
        </w:rPr>
      </w:pPr>
      <w:r w:rsidRPr="00B402B0">
        <w:rPr>
          <w:sz w:val="28"/>
          <w:szCs w:val="28"/>
        </w:rPr>
        <w:t>Учасники Програми: КП «</w:t>
      </w:r>
      <w:r>
        <w:rPr>
          <w:sz w:val="28"/>
          <w:szCs w:val="28"/>
        </w:rPr>
        <w:t>Червоноград</w:t>
      </w:r>
      <w:r w:rsidRPr="00B402B0">
        <w:rPr>
          <w:sz w:val="28"/>
          <w:szCs w:val="28"/>
        </w:rPr>
        <w:t>житлокомунсервіс»</w:t>
      </w:r>
      <w:r>
        <w:rPr>
          <w:sz w:val="28"/>
          <w:szCs w:val="28"/>
        </w:rPr>
        <w:t>,</w:t>
      </w:r>
    </w:p>
    <w:p w:rsidR="0022012E" w:rsidRDefault="0022012E" w:rsidP="00274523">
      <w:pPr>
        <w:tabs>
          <w:tab w:val="left" w:pos="1189"/>
        </w:tabs>
        <w:ind w:left="-142" w:right="224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</w:t>
      </w:r>
      <w:r w:rsidRPr="00851906">
        <w:rPr>
          <w:sz w:val="28"/>
          <w:szCs w:val="28"/>
        </w:rPr>
        <w:t>КП «Соснівкажитлокомунсервіс</w:t>
      </w:r>
      <w:r w:rsidRPr="00AE5D49">
        <w:rPr>
          <w:sz w:val="28"/>
          <w:szCs w:val="28"/>
        </w:rPr>
        <w:t>»,</w:t>
      </w:r>
    </w:p>
    <w:p w:rsidR="0022012E" w:rsidRDefault="0022012E" w:rsidP="00274523">
      <w:pPr>
        <w:tabs>
          <w:tab w:val="left" w:pos="1189"/>
        </w:tabs>
        <w:ind w:left="-142" w:right="22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в</w:t>
      </w:r>
      <w:r w:rsidRPr="00274523">
        <w:rPr>
          <w:sz w:val="28"/>
          <w:szCs w:val="28"/>
        </w:rPr>
        <w:t>ідділ культури Червоноградської міської ради</w:t>
      </w:r>
      <w:r>
        <w:rPr>
          <w:sz w:val="28"/>
          <w:szCs w:val="28"/>
        </w:rPr>
        <w:t>,</w:t>
      </w:r>
    </w:p>
    <w:p w:rsidR="0022012E" w:rsidRPr="00AE5D49" w:rsidRDefault="0022012E" w:rsidP="00F50B0E">
      <w:pPr>
        <w:tabs>
          <w:tab w:val="left" w:pos="1189"/>
        </w:tabs>
        <w:ind w:left="-142" w:right="22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в</w:t>
      </w:r>
      <w:r w:rsidRPr="00AE5D49">
        <w:rPr>
          <w:sz w:val="28"/>
          <w:szCs w:val="28"/>
        </w:rPr>
        <w:t>ідділ освіти Червоноградської міської ради,</w:t>
      </w:r>
      <w:r w:rsidRPr="00AE5D49">
        <w:rPr>
          <w:color w:val="000000"/>
          <w:sz w:val="28"/>
          <w:szCs w:val="28"/>
          <w:lang w:eastAsia="ru-RU"/>
        </w:rPr>
        <w:t xml:space="preserve"> </w:t>
      </w:r>
      <w:r>
        <w:rPr>
          <w:color w:val="000000"/>
          <w:sz w:val="28"/>
          <w:szCs w:val="28"/>
          <w:lang w:eastAsia="ru-RU"/>
        </w:rPr>
        <w:t xml:space="preserve">                                                                                    в</w:t>
      </w:r>
      <w:r w:rsidRPr="00AE5D49">
        <w:rPr>
          <w:color w:val="000000"/>
          <w:sz w:val="28"/>
          <w:szCs w:val="28"/>
          <w:lang w:eastAsia="ru-RU"/>
        </w:rPr>
        <w:t>ідділ охорони здоров’я</w:t>
      </w:r>
      <w:r>
        <w:rPr>
          <w:color w:val="000000"/>
          <w:sz w:val="28"/>
          <w:szCs w:val="28"/>
          <w:lang w:eastAsia="ru-RU"/>
        </w:rPr>
        <w:t>.</w:t>
      </w:r>
      <w:r w:rsidRPr="00AE5D49">
        <w:rPr>
          <w:color w:val="000000"/>
          <w:sz w:val="28"/>
          <w:szCs w:val="28"/>
          <w:lang w:eastAsia="ru-RU"/>
        </w:rPr>
        <w:t xml:space="preserve"> </w:t>
      </w:r>
    </w:p>
    <w:p w:rsidR="0022012E" w:rsidRPr="00B402B0" w:rsidRDefault="0022012E" w:rsidP="00274523">
      <w:pPr>
        <w:tabs>
          <w:tab w:val="left" w:pos="1189"/>
        </w:tabs>
        <w:ind w:left="-142" w:right="224"/>
        <w:rPr>
          <w:sz w:val="28"/>
          <w:szCs w:val="28"/>
        </w:rPr>
      </w:pPr>
      <w:r w:rsidRPr="00B402B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</w:t>
      </w:r>
      <w:r w:rsidRPr="00B402B0">
        <w:rPr>
          <w:sz w:val="28"/>
          <w:szCs w:val="28"/>
        </w:rPr>
        <w:t xml:space="preserve">Термін реалізації Програми : </w:t>
      </w:r>
      <w:r>
        <w:rPr>
          <w:sz w:val="28"/>
          <w:szCs w:val="28"/>
        </w:rPr>
        <w:t>01.02</w:t>
      </w:r>
      <w:r w:rsidRPr="00B402B0">
        <w:rPr>
          <w:sz w:val="28"/>
          <w:szCs w:val="28"/>
        </w:rPr>
        <w:t>.202</w:t>
      </w:r>
      <w:r>
        <w:rPr>
          <w:sz w:val="28"/>
          <w:szCs w:val="28"/>
        </w:rPr>
        <w:t>3</w:t>
      </w:r>
      <w:r w:rsidRPr="00B402B0">
        <w:rPr>
          <w:sz w:val="28"/>
          <w:szCs w:val="28"/>
        </w:rPr>
        <w:t>р.-31.12.202</w:t>
      </w:r>
      <w:r>
        <w:rPr>
          <w:sz w:val="28"/>
          <w:szCs w:val="28"/>
        </w:rPr>
        <w:t>3</w:t>
      </w:r>
      <w:r w:rsidRPr="00B402B0">
        <w:rPr>
          <w:sz w:val="28"/>
          <w:szCs w:val="28"/>
        </w:rPr>
        <w:t>р.</w:t>
      </w:r>
    </w:p>
    <w:p w:rsidR="0022012E" w:rsidRDefault="0022012E" w:rsidP="00B402B0">
      <w:pPr>
        <w:tabs>
          <w:tab w:val="left" w:pos="1189"/>
        </w:tabs>
        <w:ind w:left="-142" w:right="224"/>
      </w:pPr>
      <w:r>
        <w:rPr>
          <w:sz w:val="28"/>
          <w:szCs w:val="28"/>
        </w:rPr>
        <w:t xml:space="preserve">    </w:t>
      </w:r>
    </w:p>
    <w:p w:rsidR="0022012E" w:rsidRDefault="0022012E" w:rsidP="00500050">
      <w:pPr>
        <w:pStyle w:val="Heading1"/>
        <w:tabs>
          <w:tab w:val="left" w:pos="3611"/>
        </w:tabs>
        <w:spacing w:before="89" w:line="320" w:lineRule="exact"/>
        <w:ind w:left="3610"/>
        <w:jc w:val="both"/>
        <w:rPr>
          <w:spacing w:val="-5"/>
        </w:rPr>
      </w:pPr>
      <w:r>
        <w:t xml:space="preserve">5.Фінансове </w:t>
      </w:r>
      <w:r>
        <w:rPr>
          <w:spacing w:val="-5"/>
        </w:rPr>
        <w:t>забезпечення</w:t>
      </w:r>
    </w:p>
    <w:p w:rsidR="0022012E" w:rsidRDefault="0022012E" w:rsidP="000A4B12">
      <w:pPr>
        <w:pStyle w:val="BodyText"/>
        <w:ind w:left="0" w:right="222" w:firstLine="566"/>
        <w:rPr>
          <w:spacing w:val="-3"/>
        </w:rPr>
      </w:pPr>
      <w:r>
        <w:t xml:space="preserve">Програма </w:t>
      </w:r>
      <w:r>
        <w:rPr>
          <w:spacing w:val="1"/>
        </w:rPr>
        <w:t>реалізується за рахунок коштів місцевого бюджету, інших джерел фінансування, не заборонених чинним законодавством та спрямована на  забезпечення</w:t>
      </w:r>
      <w:r>
        <w:rPr>
          <w:spacing w:val="-67"/>
        </w:rPr>
        <w:t xml:space="preserve"> </w:t>
      </w:r>
      <w:r>
        <w:rPr>
          <w:spacing w:val="1"/>
        </w:rPr>
        <w:t xml:space="preserve">розвитку та покращення матеріально-технічної бази захисних споруд. </w:t>
      </w:r>
      <w:r>
        <w:rPr>
          <w:spacing w:val="-4"/>
        </w:rPr>
        <w:t xml:space="preserve">Обсяг фінансування </w:t>
      </w:r>
      <w:r>
        <w:rPr>
          <w:spacing w:val="-3"/>
        </w:rPr>
        <w:t>Програми:</w:t>
      </w:r>
    </w:p>
    <w:p w:rsidR="0022012E" w:rsidRDefault="0022012E" w:rsidP="000A4B12">
      <w:pPr>
        <w:pStyle w:val="BodyText"/>
        <w:ind w:left="0" w:right="222" w:firstLine="566"/>
      </w:pPr>
    </w:p>
    <w:tbl>
      <w:tblPr>
        <w:tblW w:w="9788" w:type="dxa"/>
        <w:tblInd w:w="1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/>
      </w:tblPr>
      <w:tblGrid>
        <w:gridCol w:w="3663"/>
        <w:gridCol w:w="6125"/>
      </w:tblGrid>
      <w:tr w:rsidR="0022012E" w:rsidTr="00DE3C9C">
        <w:trPr>
          <w:trHeight w:val="113"/>
        </w:trPr>
        <w:tc>
          <w:tcPr>
            <w:tcW w:w="3663" w:type="dxa"/>
          </w:tcPr>
          <w:p w:rsidR="0022012E" w:rsidRPr="00AE7317" w:rsidRDefault="0022012E" w:rsidP="00DE3C9C">
            <w:pPr>
              <w:pStyle w:val="TableParagraph"/>
              <w:spacing w:line="315" w:lineRule="exact"/>
              <w:rPr>
                <w:sz w:val="26"/>
                <w:szCs w:val="26"/>
              </w:rPr>
            </w:pPr>
            <w:r w:rsidRPr="00AE7317">
              <w:rPr>
                <w:sz w:val="26"/>
                <w:szCs w:val="26"/>
              </w:rPr>
              <w:t>Обсяг</w:t>
            </w:r>
          </w:p>
          <w:p w:rsidR="0022012E" w:rsidRPr="00AE7317" w:rsidRDefault="0022012E" w:rsidP="00DE3C9C">
            <w:pPr>
              <w:pStyle w:val="TableParagraph"/>
              <w:ind w:left="0" w:right="78"/>
              <w:rPr>
                <w:sz w:val="26"/>
                <w:szCs w:val="26"/>
              </w:rPr>
            </w:pPr>
            <w:r w:rsidRPr="00AE7317">
              <w:rPr>
                <w:sz w:val="26"/>
                <w:szCs w:val="26"/>
              </w:rPr>
              <w:t xml:space="preserve">  фінансування з місцевого</w:t>
            </w:r>
          </w:p>
          <w:p w:rsidR="0022012E" w:rsidRDefault="0022012E" w:rsidP="00AE7317">
            <w:pPr>
              <w:pStyle w:val="TableParagraph"/>
              <w:ind w:left="0" w:right="78"/>
              <w:rPr>
                <w:spacing w:val="-1"/>
                <w:sz w:val="26"/>
                <w:szCs w:val="26"/>
              </w:rPr>
            </w:pPr>
            <w:r w:rsidRPr="00AE7317">
              <w:rPr>
                <w:sz w:val="26"/>
                <w:szCs w:val="26"/>
              </w:rPr>
              <w:t xml:space="preserve">  </w:t>
            </w:r>
            <w:r w:rsidRPr="00AE7317">
              <w:rPr>
                <w:spacing w:val="-67"/>
                <w:sz w:val="26"/>
                <w:szCs w:val="26"/>
              </w:rPr>
              <w:t xml:space="preserve">   </w:t>
            </w:r>
            <w:r w:rsidRPr="00AE7317">
              <w:rPr>
                <w:spacing w:val="1"/>
                <w:sz w:val="26"/>
                <w:szCs w:val="26"/>
              </w:rPr>
              <w:t>бюджету,</w:t>
            </w:r>
            <w:r w:rsidRPr="00AE7317">
              <w:rPr>
                <w:sz w:val="26"/>
                <w:szCs w:val="26"/>
              </w:rPr>
              <w:t>тис.</w:t>
            </w:r>
            <w:r w:rsidRPr="00AE7317">
              <w:rPr>
                <w:spacing w:val="-1"/>
                <w:sz w:val="26"/>
                <w:szCs w:val="26"/>
              </w:rPr>
              <w:t>грн.,</w:t>
            </w:r>
          </w:p>
          <w:p w:rsidR="0022012E" w:rsidRPr="00AE7317" w:rsidRDefault="0022012E" w:rsidP="00AE7317">
            <w:pPr>
              <w:pStyle w:val="TableParagraph"/>
              <w:ind w:left="0" w:right="78"/>
              <w:rPr>
                <w:spacing w:val="-1"/>
                <w:sz w:val="26"/>
                <w:szCs w:val="26"/>
              </w:rPr>
            </w:pPr>
          </w:p>
          <w:p w:rsidR="0022012E" w:rsidRDefault="0022012E" w:rsidP="00AE7317">
            <w:pPr>
              <w:pStyle w:val="TableParagraph"/>
              <w:ind w:left="0" w:right="78"/>
              <w:rPr>
                <w:spacing w:val="-1"/>
                <w:sz w:val="26"/>
                <w:szCs w:val="26"/>
              </w:rPr>
            </w:pPr>
            <w:r w:rsidRPr="00AE7317">
              <w:rPr>
                <w:spacing w:val="-1"/>
                <w:sz w:val="26"/>
                <w:szCs w:val="26"/>
              </w:rPr>
              <w:t xml:space="preserve"> в тому</w:t>
            </w:r>
            <w:r>
              <w:rPr>
                <w:spacing w:val="-1"/>
                <w:sz w:val="26"/>
                <w:szCs w:val="26"/>
              </w:rPr>
              <w:t xml:space="preserve"> </w:t>
            </w:r>
            <w:r w:rsidRPr="00AE7317">
              <w:rPr>
                <w:spacing w:val="-1"/>
                <w:sz w:val="26"/>
                <w:szCs w:val="26"/>
              </w:rPr>
              <w:t>числі за рахунок коштів резервного фонду, тис.грн.</w:t>
            </w:r>
          </w:p>
          <w:p w:rsidR="0022012E" w:rsidRPr="00DE3C9C" w:rsidRDefault="0022012E" w:rsidP="00AE7317">
            <w:pPr>
              <w:pStyle w:val="TableParagraph"/>
              <w:ind w:left="0" w:right="78"/>
              <w:rPr>
                <w:sz w:val="28"/>
              </w:rPr>
            </w:pPr>
          </w:p>
        </w:tc>
        <w:tc>
          <w:tcPr>
            <w:tcW w:w="6125" w:type="dxa"/>
          </w:tcPr>
          <w:p w:rsidR="0022012E" w:rsidRPr="00AE7317" w:rsidRDefault="0022012E" w:rsidP="00DE3C9C">
            <w:pPr>
              <w:pStyle w:val="TableParagraph"/>
              <w:spacing w:line="304" w:lineRule="exact"/>
              <w:ind w:left="720" w:right="709"/>
              <w:jc w:val="center"/>
            </w:pPr>
            <w:r w:rsidRPr="00AE7317">
              <w:rPr>
                <w:sz w:val="28"/>
              </w:rPr>
              <w:t xml:space="preserve">Сума коштів: </w:t>
            </w:r>
          </w:p>
          <w:p w:rsidR="0022012E" w:rsidRPr="00AE7317" w:rsidRDefault="0022012E" w:rsidP="00DE3C9C">
            <w:pPr>
              <w:pStyle w:val="TableParagraph"/>
              <w:spacing w:line="304" w:lineRule="exact"/>
              <w:ind w:left="314" w:right="307"/>
              <w:jc w:val="center"/>
              <w:rPr>
                <w:sz w:val="28"/>
              </w:rPr>
            </w:pPr>
          </w:p>
          <w:p w:rsidR="0022012E" w:rsidRPr="00D937DB" w:rsidRDefault="0022012E" w:rsidP="00266080">
            <w:pPr>
              <w:pStyle w:val="TableParagraph"/>
              <w:spacing w:line="304" w:lineRule="exact"/>
              <w:ind w:left="438"/>
              <w:rPr>
                <w:b/>
                <w:color w:val="FF0000"/>
                <w:sz w:val="24"/>
                <w:szCs w:val="24"/>
              </w:rPr>
            </w:pPr>
            <w:r w:rsidRPr="00D937DB">
              <w:rPr>
                <w:b/>
                <w:sz w:val="24"/>
                <w:szCs w:val="24"/>
              </w:rPr>
              <w:t xml:space="preserve">                               </w:t>
            </w:r>
            <w:r>
              <w:rPr>
                <w:b/>
                <w:sz w:val="24"/>
                <w:szCs w:val="24"/>
              </w:rPr>
              <w:t xml:space="preserve">   </w:t>
            </w:r>
            <w:r w:rsidRPr="00D937DB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5 521,735</w:t>
            </w:r>
          </w:p>
          <w:p w:rsidR="0022012E" w:rsidRDefault="0022012E" w:rsidP="00266080">
            <w:pPr>
              <w:pStyle w:val="TableParagraph"/>
              <w:spacing w:line="304" w:lineRule="exact"/>
              <w:ind w:left="438"/>
              <w:rPr>
                <w:b/>
                <w:color w:val="FF0000"/>
                <w:sz w:val="28"/>
              </w:rPr>
            </w:pPr>
          </w:p>
          <w:p w:rsidR="0022012E" w:rsidRDefault="0022012E" w:rsidP="00745E0B">
            <w:pPr>
              <w:pStyle w:val="TableParagraph"/>
              <w:spacing w:line="304" w:lineRule="exact"/>
              <w:ind w:left="438"/>
              <w:rPr>
                <w:b/>
                <w:sz w:val="24"/>
                <w:szCs w:val="24"/>
              </w:rPr>
            </w:pPr>
            <w:r w:rsidRPr="00D937DB">
              <w:rPr>
                <w:b/>
                <w:sz w:val="24"/>
                <w:szCs w:val="24"/>
              </w:rPr>
              <w:t xml:space="preserve">                                  </w:t>
            </w:r>
            <w:r>
              <w:rPr>
                <w:b/>
                <w:sz w:val="24"/>
                <w:szCs w:val="24"/>
              </w:rPr>
              <w:t xml:space="preserve"> 2 680,014</w:t>
            </w:r>
          </w:p>
          <w:p w:rsidR="0022012E" w:rsidRDefault="0022012E" w:rsidP="00745E0B">
            <w:pPr>
              <w:pStyle w:val="TableParagraph"/>
              <w:spacing w:line="304" w:lineRule="exact"/>
              <w:ind w:left="438"/>
              <w:rPr>
                <w:b/>
                <w:sz w:val="24"/>
                <w:szCs w:val="24"/>
              </w:rPr>
            </w:pPr>
          </w:p>
          <w:p w:rsidR="0022012E" w:rsidRPr="00D937DB" w:rsidRDefault="0022012E" w:rsidP="00745E0B">
            <w:pPr>
              <w:pStyle w:val="TableParagraph"/>
              <w:spacing w:line="304" w:lineRule="exact"/>
              <w:ind w:left="438"/>
              <w:rPr>
                <w:sz w:val="24"/>
                <w:szCs w:val="24"/>
              </w:rPr>
            </w:pPr>
          </w:p>
        </w:tc>
      </w:tr>
    </w:tbl>
    <w:p w:rsidR="0022012E" w:rsidRDefault="0022012E">
      <w:pPr>
        <w:pStyle w:val="BodyText"/>
        <w:spacing w:before="8"/>
        <w:ind w:left="0"/>
        <w:jc w:val="left"/>
        <w:rPr>
          <w:sz w:val="27"/>
        </w:rPr>
      </w:pPr>
    </w:p>
    <w:p w:rsidR="0022012E" w:rsidRDefault="0022012E" w:rsidP="00AE7317">
      <w:pPr>
        <w:ind w:left="3261" w:right="227"/>
        <w:jc w:val="both"/>
        <w:rPr>
          <w:b/>
          <w:bCs/>
        </w:rPr>
      </w:pPr>
      <w:r w:rsidRPr="00AE7317">
        <w:rPr>
          <w:b/>
          <w:sz w:val="28"/>
          <w:szCs w:val="28"/>
        </w:rPr>
        <w:t>6.  Перелік завдань, заходів</w:t>
      </w:r>
      <w:r w:rsidRPr="00AE7317">
        <w:rPr>
          <w:b/>
          <w:bCs/>
        </w:rPr>
        <w:t xml:space="preserve"> </w:t>
      </w:r>
    </w:p>
    <w:p w:rsidR="0022012E" w:rsidRPr="00AE7317" w:rsidRDefault="0022012E" w:rsidP="00AE7317">
      <w:pPr>
        <w:ind w:left="3261" w:right="227"/>
        <w:jc w:val="both"/>
      </w:pPr>
      <w:r w:rsidRPr="00AE7317">
        <w:rPr>
          <w:b/>
          <w:bCs/>
        </w:rPr>
        <w:t xml:space="preserve">                  </w:t>
      </w:r>
    </w:p>
    <w:tbl>
      <w:tblPr>
        <w:tblW w:w="10438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36"/>
        <w:gridCol w:w="429"/>
        <w:gridCol w:w="1839"/>
        <w:gridCol w:w="33"/>
        <w:gridCol w:w="1381"/>
        <w:gridCol w:w="286"/>
        <w:gridCol w:w="852"/>
        <w:gridCol w:w="81"/>
        <w:gridCol w:w="1539"/>
        <w:gridCol w:w="79"/>
        <w:gridCol w:w="933"/>
        <w:gridCol w:w="338"/>
        <w:gridCol w:w="1174"/>
        <w:gridCol w:w="1415"/>
        <w:gridCol w:w="23"/>
      </w:tblGrid>
      <w:tr w:rsidR="0022012E" w:rsidRPr="00AE7317" w:rsidTr="00582D61">
        <w:trPr>
          <w:gridBefore w:val="1"/>
          <w:gridAfter w:val="1"/>
          <w:wBefore w:w="36" w:type="dxa"/>
          <w:wAfter w:w="23" w:type="dxa"/>
        </w:trPr>
        <w:tc>
          <w:tcPr>
            <w:tcW w:w="429" w:type="dxa"/>
            <w:vMerge w:val="restart"/>
          </w:tcPr>
          <w:p w:rsidR="0022012E" w:rsidRPr="00AE7317" w:rsidRDefault="0022012E" w:rsidP="00AE5D49">
            <w:pPr>
              <w:tabs>
                <w:tab w:val="left" w:pos="313"/>
              </w:tabs>
              <w:spacing w:line="276" w:lineRule="auto"/>
              <w:ind w:right="107" w:hanging="164"/>
              <w:jc w:val="center"/>
            </w:pPr>
            <w:r w:rsidRPr="00AE7317">
              <w:t>№</w:t>
            </w:r>
          </w:p>
          <w:p w:rsidR="0022012E" w:rsidRPr="00AE7317" w:rsidRDefault="0022012E" w:rsidP="00AE5D49">
            <w:pPr>
              <w:tabs>
                <w:tab w:val="left" w:pos="313"/>
              </w:tabs>
              <w:spacing w:line="276" w:lineRule="auto"/>
              <w:ind w:right="107" w:hanging="164"/>
              <w:jc w:val="center"/>
            </w:pPr>
          </w:p>
          <w:p w:rsidR="0022012E" w:rsidRPr="00AE7317" w:rsidRDefault="0022012E" w:rsidP="00AE5D49">
            <w:pPr>
              <w:tabs>
                <w:tab w:val="left" w:pos="313"/>
              </w:tabs>
              <w:spacing w:line="276" w:lineRule="auto"/>
              <w:ind w:right="107" w:hanging="164"/>
              <w:jc w:val="center"/>
            </w:pPr>
            <w:r w:rsidRPr="00AE7317">
              <w:t>п/п</w:t>
            </w:r>
          </w:p>
        </w:tc>
        <w:tc>
          <w:tcPr>
            <w:tcW w:w="1839" w:type="dxa"/>
            <w:vMerge w:val="restart"/>
          </w:tcPr>
          <w:p w:rsidR="0022012E" w:rsidRPr="00AE7317" w:rsidRDefault="0022012E" w:rsidP="00AE7317">
            <w:pPr>
              <w:ind w:hanging="164"/>
              <w:jc w:val="center"/>
            </w:pPr>
          </w:p>
          <w:p w:rsidR="0022012E" w:rsidRPr="00AE7317" w:rsidRDefault="0022012E" w:rsidP="00AE7317">
            <w:pPr>
              <w:ind w:hanging="164"/>
              <w:jc w:val="center"/>
            </w:pPr>
            <w:r w:rsidRPr="00AE7317">
              <w:t>Назва завдання</w:t>
            </w:r>
          </w:p>
        </w:tc>
        <w:tc>
          <w:tcPr>
            <w:tcW w:w="1414" w:type="dxa"/>
            <w:gridSpan w:val="2"/>
            <w:vMerge w:val="restart"/>
          </w:tcPr>
          <w:p w:rsidR="0022012E" w:rsidRPr="00AE7317" w:rsidRDefault="0022012E" w:rsidP="00AE7317">
            <w:pPr>
              <w:ind w:hanging="164"/>
              <w:jc w:val="center"/>
            </w:pPr>
          </w:p>
          <w:p w:rsidR="0022012E" w:rsidRPr="00AE7317" w:rsidRDefault="0022012E" w:rsidP="00AE7317">
            <w:pPr>
              <w:ind w:hanging="164"/>
              <w:jc w:val="center"/>
            </w:pPr>
            <w:r w:rsidRPr="00AE7317">
              <w:t>Заходи на виконання</w:t>
            </w:r>
          </w:p>
          <w:p w:rsidR="0022012E" w:rsidRPr="00AE7317" w:rsidRDefault="0022012E" w:rsidP="00AE7317">
            <w:pPr>
              <w:ind w:hanging="164"/>
              <w:jc w:val="center"/>
            </w:pPr>
            <w:r w:rsidRPr="00AE7317">
              <w:t>Програми</w:t>
            </w:r>
          </w:p>
        </w:tc>
        <w:tc>
          <w:tcPr>
            <w:tcW w:w="1219" w:type="dxa"/>
            <w:gridSpan w:val="3"/>
            <w:vMerge w:val="restart"/>
          </w:tcPr>
          <w:p w:rsidR="0022012E" w:rsidRPr="00AE7317" w:rsidRDefault="0022012E" w:rsidP="00AE7317">
            <w:pPr>
              <w:ind w:hanging="164"/>
              <w:jc w:val="center"/>
            </w:pPr>
          </w:p>
          <w:p w:rsidR="0022012E" w:rsidRPr="00AE7317" w:rsidRDefault="0022012E" w:rsidP="00AE7317">
            <w:pPr>
              <w:ind w:hanging="164"/>
              <w:jc w:val="center"/>
            </w:pPr>
            <w:r w:rsidRPr="00AE7317">
              <w:t>Строк виконання Програми</w:t>
            </w:r>
          </w:p>
        </w:tc>
        <w:tc>
          <w:tcPr>
            <w:tcW w:w="1618" w:type="dxa"/>
            <w:gridSpan w:val="2"/>
            <w:vMerge w:val="restart"/>
          </w:tcPr>
          <w:p w:rsidR="0022012E" w:rsidRPr="00AE7317" w:rsidRDefault="0022012E" w:rsidP="00AE7317">
            <w:pPr>
              <w:ind w:hanging="164"/>
              <w:jc w:val="center"/>
            </w:pPr>
          </w:p>
          <w:p w:rsidR="0022012E" w:rsidRPr="00AE7317" w:rsidRDefault="0022012E" w:rsidP="00AE7317">
            <w:pPr>
              <w:ind w:hanging="164"/>
              <w:jc w:val="center"/>
            </w:pPr>
            <w:r w:rsidRPr="00AE7317">
              <w:t>Виконавці заходу</w:t>
            </w:r>
          </w:p>
        </w:tc>
        <w:tc>
          <w:tcPr>
            <w:tcW w:w="2445" w:type="dxa"/>
            <w:gridSpan w:val="3"/>
          </w:tcPr>
          <w:p w:rsidR="0022012E" w:rsidRPr="00AE7317" w:rsidRDefault="0022012E" w:rsidP="00AE7317">
            <w:pPr>
              <w:ind w:hanging="164"/>
              <w:jc w:val="center"/>
            </w:pPr>
            <w:r w:rsidRPr="00AE7317">
              <w:t>Фінансування</w:t>
            </w:r>
          </w:p>
          <w:p w:rsidR="0022012E" w:rsidRPr="00AE7317" w:rsidRDefault="0022012E" w:rsidP="00AE7317">
            <w:pPr>
              <w:ind w:hanging="164"/>
              <w:jc w:val="center"/>
            </w:pPr>
          </w:p>
        </w:tc>
        <w:tc>
          <w:tcPr>
            <w:tcW w:w="1415" w:type="dxa"/>
          </w:tcPr>
          <w:p w:rsidR="0022012E" w:rsidRPr="00AE7317" w:rsidRDefault="0022012E" w:rsidP="00AE7317">
            <w:pPr>
              <w:ind w:hanging="164"/>
              <w:jc w:val="center"/>
            </w:pPr>
            <w:r w:rsidRPr="00AE7317">
              <w:t>Очікуваний результат</w:t>
            </w:r>
          </w:p>
        </w:tc>
      </w:tr>
      <w:tr w:rsidR="0022012E" w:rsidRPr="00AE7317" w:rsidTr="00582D61">
        <w:trPr>
          <w:gridBefore w:val="1"/>
          <w:gridAfter w:val="1"/>
          <w:wBefore w:w="36" w:type="dxa"/>
          <w:wAfter w:w="23" w:type="dxa"/>
          <w:trHeight w:val="679"/>
        </w:trPr>
        <w:tc>
          <w:tcPr>
            <w:tcW w:w="429" w:type="dxa"/>
            <w:vMerge/>
          </w:tcPr>
          <w:p w:rsidR="0022012E" w:rsidRPr="00AE7317" w:rsidRDefault="0022012E" w:rsidP="00AE7317">
            <w:pPr>
              <w:ind w:hanging="164"/>
              <w:jc w:val="both"/>
            </w:pPr>
          </w:p>
        </w:tc>
        <w:tc>
          <w:tcPr>
            <w:tcW w:w="1839" w:type="dxa"/>
            <w:vMerge/>
          </w:tcPr>
          <w:p w:rsidR="0022012E" w:rsidRPr="00AE7317" w:rsidRDefault="0022012E" w:rsidP="00AE7317">
            <w:pPr>
              <w:ind w:hanging="164"/>
              <w:jc w:val="both"/>
            </w:pPr>
          </w:p>
        </w:tc>
        <w:tc>
          <w:tcPr>
            <w:tcW w:w="1414" w:type="dxa"/>
            <w:gridSpan w:val="2"/>
            <w:vMerge/>
          </w:tcPr>
          <w:p w:rsidR="0022012E" w:rsidRPr="00AE7317" w:rsidRDefault="0022012E" w:rsidP="00AE7317">
            <w:pPr>
              <w:ind w:hanging="164"/>
              <w:jc w:val="both"/>
            </w:pPr>
          </w:p>
        </w:tc>
        <w:tc>
          <w:tcPr>
            <w:tcW w:w="1219" w:type="dxa"/>
            <w:gridSpan w:val="3"/>
            <w:vMerge/>
          </w:tcPr>
          <w:p w:rsidR="0022012E" w:rsidRPr="00AE7317" w:rsidRDefault="0022012E" w:rsidP="00AE7317">
            <w:pPr>
              <w:ind w:hanging="164"/>
              <w:jc w:val="both"/>
            </w:pPr>
          </w:p>
        </w:tc>
        <w:tc>
          <w:tcPr>
            <w:tcW w:w="1618" w:type="dxa"/>
            <w:gridSpan w:val="2"/>
            <w:vMerge/>
          </w:tcPr>
          <w:p w:rsidR="0022012E" w:rsidRPr="00AE7317" w:rsidRDefault="0022012E" w:rsidP="00AE7317">
            <w:pPr>
              <w:ind w:hanging="164"/>
              <w:jc w:val="both"/>
            </w:pPr>
          </w:p>
        </w:tc>
        <w:tc>
          <w:tcPr>
            <w:tcW w:w="1271" w:type="dxa"/>
            <w:gridSpan w:val="2"/>
          </w:tcPr>
          <w:p w:rsidR="0022012E" w:rsidRPr="00AE7317" w:rsidRDefault="0022012E" w:rsidP="00AE7317">
            <w:pPr>
              <w:ind w:hanging="27"/>
              <w:jc w:val="both"/>
            </w:pPr>
            <w:r w:rsidRPr="00AE7317">
              <w:t>джерела</w:t>
            </w:r>
          </w:p>
        </w:tc>
        <w:tc>
          <w:tcPr>
            <w:tcW w:w="1174" w:type="dxa"/>
          </w:tcPr>
          <w:p w:rsidR="0022012E" w:rsidRPr="00AE7317" w:rsidRDefault="0022012E" w:rsidP="00AE7317">
            <w:pPr>
              <w:jc w:val="both"/>
            </w:pPr>
            <w:r w:rsidRPr="00AE7317">
              <w:t>тис. грн.</w:t>
            </w:r>
          </w:p>
        </w:tc>
        <w:tc>
          <w:tcPr>
            <w:tcW w:w="1415" w:type="dxa"/>
          </w:tcPr>
          <w:p w:rsidR="0022012E" w:rsidRPr="00AE7317" w:rsidRDefault="0022012E" w:rsidP="00AE7317"/>
        </w:tc>
      </w:tr>
      <w:tr w:rsidR="0022012E" w:rsidRPr="00AE7317" w:rsidTr="00C40A8D">
        <w:trPr>
          <w:gridBefore w:val="1"/>
          <w:gridAfter w:val="1"/>
          <w:wBefore w:w="36" w:type="dxa"/>
          <w:wAfter w:w="23" w:type="dxa"/>
          <w:trHeight w:val="1543"/>
        </w:trPr>
        <w:tc>
          <w:tcPr>
            <w:tcW w:w="429" w:type="dxa"/>
          </w:tcPr>
          <w:p w:rsidR="0022012E" w:rsidRDefault="0022012E" w:rsidP="00626B5C">
            <w:pPr>
              <w:spacing w:before="240"/>
              <w:ind w:left="-142" w:hanging="142"/>
              <w:jc w:val="both"/>
            </w:pPr>
            <w:r>
              <w:t>1</w:t>
            </w:r>
          </w:p>
          <w:p w:rsidR="0022012E" w:rsidRPr="00597E7C" w:rsidRDefault="0022012E" w:rsidP="00626B5C">
            <w:pPr>
              <w:spacing w:before="240"/>
            </w:pPr>
          </w:p>
          <w:p w:rsidR="0022012E" w:rsidRDefault="0022012E" w:rsidP="00626B5C">
            <w:pPr>
              <w:spacing w:before="240"/>
            </w:pPr>
          </w:p>
          <w:p w:rsidR="0022012E" w:rsidRPr="00597E7C" w:rsidRDefault="0022012E" w:rsidP="00626B5C">
            <w:pPr>
              <w:spacing w:before="240"/>
            </w:pPr>
            <w:r>
              <w:t>1</w:t>
            </w:r>
          </w:p>
        </w:tc>
        <w:tc>
          <w:tcPr>
            <w:tcW w:w="1839" w:type="dxa"/>
          </w:tcPr>
          <w:p w:rsidR="0022012E" w:rsidRPr="00AE7317" w:rsidRDefault="0022012E" w:rsidP="00C40A8D">
            <w:pPr>
              <w:spacing w:before="240"/>
              <w:ind w:hanging="9"/>
            </w:pPr>
            <w:r w:rsidRPr="00AE7317">
              <w:t>Придбання  лавок в кількості 40 шт для укриття населення та учасників освітнього процесу</w:t>
            </w:r>
          </w:p>
        </w:tc>
        <w:tc>
          <w:tcPr>
            <w:tcW w:w="1414" w:type="dxa"/>
            <w:gridSpan w:val="2"/>
            <w:vAlign w:val="center"/>
          </w:tcPr>
          <w:p w:rsidR="0022012E" w:rsidRPr="00AE7317" w:rsidRDefault="0022012E" w:rsidP="00C40A8D">
            <w:pPr>
              <w:spacing w:before="240"/>
              <w:ind w:hanging="9"/>
            </w:pPr>
            <w:r w:rsidRPr="00AE7317">
              <w:t xml:space="preserve">Придбання  лавок </w:t>
            </w:r>
          </w:p>
        </w:tc>
        <w:tc>
          <w:tcPr>
            <w:tcW w:w="1219" w:type="dxa"/>
            <w:gridSpan w:val="3"/>
            <w:vAlign w:val="center"/>
          </w:tcPr>
          <w:p w:rsidR="0022012E" w:rsidRPr="00AE7317" w:rsidRDefault="0022012E" w:rsidP="00C40A8D">
            <w:pPr>
              <w:spacing w:before="240"/>
              <w:ind w:firstLine="13"/>
            </w:pPr>
            <w:r>
              <w:t>2023рік</w:t>
            </w:r>
          </w:p>
        </w:tc>
        <w:tc>
          <w:tcPr>
            <w:tcW w:w="1618" w:type="dxa"/>
            <w:gridSpan w:val="2"/>
            <w:vAlign w:val="center"/>
          </w:tcPr>
          <w:p w:rsidR="0022012E" w:rsidRPr="00AE7317" w:rsidRDefault="0022012E" w:rsidP="00C40A8D">
            <w:pPr>
              <w:spacing w:before="240"/>
            </w:pPr>
            <w:r w:rsidRPr="00AE7317">
              <w:t>Виконавчий комітет ЧМР,</w:t>
            </w:r>
            <w:r w:rsidRPr="00AE7317">
              <w:rPr>
                <w:rFonts w:ascii="Calibri" w:hAnsi="Calibri"/>
              </w:rPr>
              <w:t xml:space="preserve"> </w:t>
            </w:r>
            <w:r w:rsidRPr="00AE7317">
              <w:t>КП “Червонограджитлокомун</w:t>
            </w:r>
            <w:r>
              <w:t xml:space="preserve"> </w:t>
            </w:r>
            <w:r w:rsidRPr="00AE7317">
              <w:t>сервіс”</w:t>
            </w:r>
          </w:p>
          <w:p w:rsidR="0022012E" w:rsidRPr="00AE7317" w:rsidRDefault="0022012E" w:rsidP="00C40A8D">
            <w:pPr>
              <w:spacing w:before="240"/>
            </w:pPr>
          </w:p>
        </w:tc>
        <w:tc>
          <w:tcPr>
            <w:tcW w:w="1271" w:type="dxa"/>
            <w:gridSpan w:val="2"/>
            <w:vAlign w:val="center"/>
          </w:tcPr>
          <w:p w:rsidR="0022012E" w:rsidRPr="00AE7317" w:rsidRDefault="0022012E" w:rsidP="00C40A8D">
            <w:pPr>
              <w:spacing w:before="240"/>
            </w:pPr>
            <w:r w:rsidRPr="00AE7317">
              <w:t>Місцевий бюджет, ЗФ</w:t>
            </w:r>
          </w:p>
        </w:tc>
        <w:tc>
          <w:tcPr>
            <w:tcW w:w="1174" w:type="dxa"/>
            <w:vAlign w:val="center"/>
          </w:tcPr>
          <w:p w:rsidR="0022012E" w:rsidRPr="00AE7317" w:rsidRDefault="0022012E" w:rsidP="00C40A8D">
            <w:pPr>
              <w:spacing w:before="240"/>
              <w:ind w:hanging="164"/>
              <w:jc w:val="center"/>
            </w:pPr>
            <w:r w:rsidRPr="00AE7317">
              <w:t>99,0</w:t>
            </w:r>
          </w:p>
        </w:tc>
        <w:tc>
          <w:tcPr>
            <w:tcW w:w="1415" w:type="dxa"/>
            <w:vAlign w:val="center"/>
          </w:tcPr>
          <w:p w:rsidR="0022012E" w:rsidRPr="00AE7317" w:rsidRDefault="0022012E" w:rsidP="00C40A8D">
            <w:pPr>
              <w:spacing w:before="240"/>
            </w:pPr>
            <w:r w:rsidRPr="00AE7317">
              <w:t>створення належних умов укриття населення в захисних спорудах</w:t>
            </w:r>
          </w:p>
        </w:tc>
      </w:tr>
      <w:tr w:rsidR="0022012E" w:rsidRPr="00AE7317" w:rsidTr="00C40A8D">
        <w:trPr>
          <w:gridBefore w:val="1"/>
          <w:gridAfter w:val="1"/>
          <w:wBefore w:w="36" w:type="dxa"/>
          <w:wAfter w:w="23" w:type="dxa"/>
          <w:trHeight w:val="1357"/>
        </w:trPr>
        <w:tc>
          <w:tcPr>
            <w:tcW w:w="429" w:type="dxa"/>
          </w:tcPr>
          <w:p w:rsidR="0022012E" w:rsidRDefault="0022012E" w:rsidP="00626B5C">
            <w:pPr>
              <w:ind w:hanging="164"/>
              <w:jc w:val="center"/>
            </w:pPr>
          </w:p>
          <w:p w:rsidR="0022012E" w:rsidRDefault="0022012E" w:rsidP="00626B5C">
            <w:pPr>
              <w:ind w:hanging="164"/>
              <w:jc w:val="center"/>
            </w:pPr>
          </w:p>
          <w:p w:rsidR="0022012E" w:rsidRDefault="0022012E" w:rsidP="00626B5C">
            <w:pPr>
              <w:jc w:val="center"/>
            </w:pPr>
          </w:p>
          <w:p w:rsidR="0022012E" w:rsidRPr="00597E7C" w:rsidRDefault="0022012E" w:rsidP="00626B5C">
            <w:pPr>
              <w:jc w:val="center"/>
            </w:pPr>
            <w:r>
              <w:t>2</w:t>
            </w:r>
          </w:p>
        </w:tc>
        <w:tc>
          <w:tcPr>
            <w:tcW w:w="1839" w:type="dxa"/>
          </w:tcPr>
          <w:p w:rsidR="0022012E" w:rsidRPr="00AE7317" w:rsidRDefault="0022012E" w:rsidP="00C40A8D">
            <w:pPr>
              <w:ind w:hanging="9"/>
            </w:pPr>
            <w:r w:rsidRPr="00AE7317">
              <w:t>Придбання лавок для ПРУ №50363 за адресою м. Червоноград, вул. Паркова,2а.</w:t>
            </w:r>
          </w:p>
        </w:tc>
        <w:tc>
          <w:tcPr>
            <w:tcW w:w="1414" w:type="dxa"/>
            <w:gridSpan w:val="2"/>
            <w:vAlign w:val="center"/>
          </w:tcPr>
          <w:p w:rsidR="0022012E" w:rsidRPr="00AE7317" w:rsidRDefault="0022012E" w:rsidP="00C40A8D">
            <w:pPr>
              <w:ind w:hanging="9"/>
            </w:pPr>
            <w:r w:rsidRPr="00AE7317">
              <w:t xml:space="preserve">Придбання лавок </w:t>
            </w:r>
          </w:p>
        </w:tc>
        <w:tc>
          <w:tcPr>
            <w:tcW w:w="1219" w:type="dxa"/>
            <w:gridSpan w:val="3"/>
            <w:vAlign w:val="center"/>
          </w:tcPr>
          <w:p w:rsidR="0022012E" w:rsidRPr="00AE7317" w:rsidRDefault="0022012E" w:rsidP="00C40A8D">
            <w:pPr>
              <w:ind w:firstLine="13"/>
            </w:pPr>
            <w:r w:rsidRPr="00250CC1">
              <w:t>2023рік</w:t>
            </w:r>
          </w:p>
        </w:tc>
        <w:tc>
          <w:tcPr>
            <w:tcW w:w="1618" w:type="dxa"/>
            <w:gridSpan w:val="2"/>
            <w:vAlign w:val="center"/>
          </w:tcPr>
          <w:p w:rsidR="0022012E" w:rsidRPr="00AE7317" w:rsidRDefault="0022012E" w:rsidP="00C40A8D">
            <w:r w:rsidRPr="00AE7317">
              <w:t>Виконавчий комітет ЧМР, КП “Червонограджитлокомун</w:t>
            </w:r>
            <w:r>
              <w:t xml:space="preserve"> </w:t>
            </w:r>
            <w:r w:rsidRPr="00AE7317">
              <w:t>сервіс”</w:t>
            </w:r>
          </w:p>
        </w:tc>
        <w:tc>
          <w:tcPr>
            <w:tcW w:w="1271" w:type="dxa"/>
            <w:gridSpan w:val="2"/>
            <w:vAlign w:val="center"/>
          </w:tcPr>
          <w:p w:rsidR="0022012E" w:rsidRPr="00AE7317" w:rsidRDefault="0022012E" w:rsidP="00C40A8D">
            <w:r w:rsidRPr="00AE7317">
              <w:t>Місцевий бюджет, ЗФ</w:t>
            </w:r>
          </w:p>
        </w:tc>
        <w:tc>
          <w:tcPr>
            <w:tcW w:w="1174" w:type="dxa"/>
            <w:vAlign w:val="center"/>
          </w:tcPr>
          <w:p w:rsidR="0022012E" w:rsidRPr="00AE7317" w:rsidRDefault="0022012E" w:rsidP="00C40A8D">
            <w:pPr>
              <w:ind w:hanging="164"/>
              <w:jc w:val="center"/>
            </w:pPr>
            <w:r w:rsidRPr="00AE7317">
              <w:t>99,0</w:t>
            </w:r>
          </w:p>
        </w:tc>
        <w:tc>
          <w:tcPr>
            <w:tcW w:w="1415" w:type="dxa"/>
            <w:vAlign w:val="center"/>
          </w:tcPr>
          <w:p w:rsidR="0022012E" w:rsidRPr="00AE7317" w:rsidRDefault="0022012E" w:rsidP="00C40A8D">
            <w:r>
              <w:t>-//-</w:t>
            </w:r>
          </w:p>
        </w:tc>
      </w:tr>
      <w:tr w:rsidR="0022012E" w:rsidRPr="00AE7317" w:rsidTr="00C40A8D">
        <w:trPr>
          <w:gridBefore w:val="1"/>
          <w:gridAfter w:val="1"/>
          <w:wBefore w:w="36" w:type="dxa"/>
          <w:wAfter w:w="23" w:type="dxa"/>
          <w:trHeight w:val="3709"/>
        </w:trPr>
        <w:tc>
          <w:tcPr>
            <w:tcW w:w="429" w:type="dxa"/>
          </w:tcPr>
          <w:p w:rsidR="0022012E" w:rsidRDefault="0022012E" w:rsidP="00626B5C">
            <w:pPr>
              <w:ind w:hanging="164"/>
              <w:jc w:val="center"/>
            </w:pPr>
          </w:p>
          <w:p w:rsidR="0022012E" w:rsidRPr="00597E7C" w:rsidRDefault="0022012E" w:rsidP="00626B5C">
            <w:pPr>
              <w:jc w:val="center"/>
            </w:pPr>
          </w:p>
          <w:p w:rsidR="0022012E" w:rsidRPr="00597E7C" w:rsidRDefault="0022012E" w:rsidP="00626B5C">
            <w:pPr>
              <w:jc w:val="center"/>
            </w:pPr>
          </w:p>
          <w:p w:rsidR="0022012E" w:rsidRPr="00597E7C" w:rsidRDefault="0022012E" w:rsidP="00626B5C">
            <w:pPr>
              <w:jc w:val="center"/>
            </w:pPr>
          </w:p>
          <w:p w:rsidR="0022012E" w:rsidRPr="00597E7C" w:rsidRDefault="0022012E" w:rsidP="00626B5C">
            <w:pPr>
              <w:jc w:val="center"/>
            </w:pPr>
          </w:p>
          <w:p w:rsidR="0022012E" w:rsidRPr="00597E7C" w:rsidRDefault="0022012E" w:rsidP="00626B5C">
            <w:pPr>
              <w:jc w:val="center"/>
            </w:pPr>
          </w:p>
          <w:p w:rsidR="0022012E" w:rsidRDefault="0022012E" w:rsidP="00626B5C">
            <w:pPr>
              <w:jc w:val="center"/>
            </w:pPr>
          </w:p>
          <w:p w:rsidR="0022012E" w:rsidRDefault="0022012E" w:rsidP="00626B5C">
            <w:pPr>
              <w:jc w:val="center"/>
            </w:pPr>
          </w:p>
          <w:p w:rsidR="0022012E" w:rsidRPr="00597E7C" w:rsidRDefault="0022012E" w:rsidP="00626B5C">
            <w:pPr>
              <w:spacing w:after="240"/>
              <w:jc w:val="center"/>
            </w:pPr>
            <w:r>
              <w:t>3</w:t>
            </w:r>
          </w:p>
        </w:tc>
        <w:tc>
          <w:tcPr>
            <w:tcW w:w="1839" w:type="dxa"/>
          </w:tcPr>
          <w:p w:rsidR="0022012E" w:rsidRPr="00AE7317" w:rsidRDefault="0022012E" w:rsidP="00C40A8D">
            <w:pPr>
              <w:ind w:hanging="9"/>
            </w:pPr>
            <w:r w:rsidRPr="00AE7317">
              <w:t>Придбання лавок для облаштування захисних споруд цивільного захисту (ПРУ та підвальних приміщень), які будуть використовуватися для укриття учасників освітнього процесу</w:t>
            </w:r>
          </w:p>
        </w:tc>
        <w:tc>
          <w:tcPr>
            <w:tcW w:w="1414" w:type="dxa"/>
            <w:gridSpan w:val="2"/>
            <w:vAlign w:val="center"/>
          </w:tcPr>
          <w:p w:rsidR="0022012E" w:rsidRPr="00AE7317" w:rsidRDefault="0022012E" w:rsidP="00C40A8D">
            <w:pPr>
              <w:ind w:hanging="9"/>
            </w:pPr>
            <w:r w:rsidRPr="00AE7317">
              <w:t xml:space="preserve">Придбання лавок </w:t>
            </w:r>
          </w:p>
        </w:tc>
        <w:tc>
          <w:tcPr>
            <w:tcW w:w="1219" w:type="dxa"/>
            <w:gridSpan w:val="3"/>
            <w:vAlign w:val="center"/>
          </w:tcPr>
          <w:p w:rsidR="0022012E" w:rsidRPr="00AE7317" w:rsidRDefault="0022012E" w:rsidP="00C40A8D">
            <w:pPr>
              <w:ind w:firstLine="13"/>
            </w:pPr>
            <w:r w:rsidRPr="00250CC1">
              <w:t>2023рік</w:t>
            </w:r>
          </w:p>
        </w:tc>
        <w:tc>
          <w:tcPr>
            <w:tcW w:w="1618" w:type="dxa"/>
            <w:gridSpan w:val="2"/>
            <w:vAlign w:val="center"/>
          </w:tcPr>
          <w:p w:rsidR="0022012E" w:rsidRPr="00AE7317" w:rsidRDefault="0022012E" w:rsidP="00C40A8D"/>
          <w:p w:rsidR="0022012E" w:rsidRPr="00AE7317" w:rsidRDefault="0022012E" w:rsidP="00C40A8D">
            <w:r w:rsidRPr="00AE7317">
              <w:t>КП “Червонограджитлокомун</w:t>
            </w:r>
            <w:r>
              <w:t xml:space="preserve"> </w:t>
            </w:r>
            <w:r w:rsidRPr="00AE7317">
              <w:t>сервіс”</w:t>
            </w:r>
          </w:p>
          <w:p w:rsidR="0022012E" w:rsidRPr="00AE7317" w:rsidRDefault="0022012E" w:rsidP="00C40A8D"/>
          <w:p w:rsidR="0022012E" w:rsidRPr="00AE7317" w:rsidRDefault="0022012E" w:rsidP="00C40A8D"/>
          <w:p w:rsidR="0022012E" w:rsidRPr="00AE7317" w:rsidRDefault="0022012E" w:rsidP="00C40A8D"/>
          <w:p w:rsidR="0022012E" w:rsidRPr="00AE7317" w:rsidRDefault="0022012E" w:rsidP="00C40A8D"/>
        </w:tc>
        <w:tc>
          <w:tcPr>
            <w:tcW w:w="1271" w:type="dxa"/>
            <w:gridSpan w:val="2"/>
            <w:vAlign w:val="center"/>
          </w:tcPr>
          <w:p w:rsidR="0022012E" w:rsidRPr="00AE7317" w:rsidRDefault="0022012E" w:rsidP="00C40A8D"/>
          <w:p w:rsidR="0022012E" w:rsidRPr="00AE7317" w:rsidRDefault="0022012E" w:rsidP="00C40A8D">
            <w:r w:rsidRPr="00AE7317">
              <w:t>Місцевий бюджет, ЗФ</w:t>
            </w:r>
          </w:p>
          <w:p w:rsidR="0022012E" w:rsidRPr="00AE7317" w:rsidRDefault="0022012E" w:rsidP="00C40A8D"/>
          <w:p w:rsidR="0022012E" w:rsidRPr="00AE7317" w:rsidRDefault="0022012E" w:rsidP="00C40A8D"/>
        </w:tc>
        <w:tc>
          <w:tcPr>
            <w:tcW w:w="1174" w:type="dxa"/>
            <w:vAlign w:val="center"/>
          </w:tcPr>
          <w:p w:rsidR="0022012E" w:rsidRPr="00AE7317" w:rsidRDefault="0022012E" w:rsidP="00C40A8D">
            <w:pPr>
              <w:ind w:hanging="164"/>
              <w:jc w:val="center"/>
            </w:pPr>
          </w:p>
          <w:p w:rsidR="0022012E" w:rsidRPr="00AE7317" w:rsidRDefault="0022012E" w:rsidP="00C40A8D">
            <w:pPr>
              <w:ind w:hanging="164"/>
              <w:jc w:val="center"/>
            </w:pPr>
          </w:p>
          <w:p w:rsidR="0022012E" w:rsidRPr="00AE7317" w:rsidRDefault="0022012E" w:rsidP="00C40A8D">
            <w:pPr>
              <w:ind w:hanging="164"/>
              <w:jc w:val="center"/>
            </w:pPr>
          </w:p>
          <w:p w:rsidR="0022012E" w:rsidRPr="00AE7317" w:rsidRDefault="0022012E" w:rsidP="00C40A8D">
            <w:pPr>
              <w:ind w:hanging="164"/>
              <w:jc w:val="center"/>
            </w:pPr>
            <w:r w:rsidRPr="00AE7317">
              <w:t>424,8</w:t>
            </w:r>
          </w:p>
        </w:tc>
        <w:tc>
          <w:tcPr>
            <w:tcW w:w="1415" w:type="dxa"/>
            <w:vAlign w:val="center"/>
          </w:tcPr>
          <w:p w:rsidR="0022012E" w:rsidRDefault="0022012E" w:rsidP="00C40A8D"/>
          <w:p w:rsidR="0022012E" w:rsidRDefault="0022012E" w:rsidP="00C40A8D"/>
          <w:p w:rsidR="0022012E" w:rsidRDefault="0022012E" w:rsidP="00C40A8D"/>
          <w:p w:rsidR="0022012E" w:rsidRDefault="0022012E" w:rsidP="00C40A8D"/>
          <w:p w:rsidR="0022012E" w:rsidRDefault="0022012E" w:rsidP="00C40A8D"/>
          <w:p w:rsidR="0022012E" w:rsidRPr="00AE7317" w:rsidRDefault="0022012E" w:rsidP="00C40A8D">
            <w:r>
              <w:t>-//-</w:t>
            </w:r>
          </w:p>
        </w:tc>
      </w:tr>
      <w:tr w:rsidR="0022012E" w:rsidRPr="00AE7317" w:rsidTr="00582D61">
        <w:trPr>
          <w:gridBefore w:val="1"/>
          <w:gridAfter w:val="1"/>
          <w:wBefore w:w="36" w:type="dxa"/>
          <w:wAfter w:w="23" w:type="dxa"/>
          <w:trHeight w:val="3394"/>
        </w:trPr>
        <w:tc>
          <w:tcPr>
            <w:tcW w:w="429" w:type="dxa"/>
          </w:tcPr>
          <w:p w:rsidR="0022012E" w:rsidRDefault="0022012E" w:rsidP="00626B5C">
            <w:pPr>
              <w:ind w:hanging="164"/>
              <w:jc w:val="center"/>
            </w:pPr>
          </w:p>
          <w:p w:rsidR="0022012E" w:rsidRPr="00597E7C" w:rsidRDefault="0022012E" w:rsidP="00626B5C">
            <w:pPr>
              <w:jc w:val="center"/>
            </w:pPr>
          </w:p>
          <w:p w:rsidR="0022012E" w:rsidRPr="00597E7C" w:rsidRDefault="0022012E" w:rsidP="00626B5C">
            <w:pPr>
              <w:jc w:val="center"/>
            </w:pPr>
          </w:p>
          <w:p w:rsidR="0022012E" w:rsidRPr="00597E7C" w:rsidRDefault="0022012E" w:rsidP="00626B5C">
            <w:pPr>
              <w:jc w:val="center"/>
            </w:pPr>
          </w:p>
          <w:p w:rsidR="0022012E" w:rsidRPr="00597E7C" w:rsidRDefault="0022012E" w:rsidP="00626B5C">
            <w:pPr>
              <w:jc w:val="center"/>
            </w:pPr>
          </w:p>
          <w:p w:rsidR="0022012E" w:rsidRPr="00597E7C" w:rsidRDefault="0022012E" w:rsidP="00626B5C">
            <w:pPr>
              <w:jc w:val="center"/>
            </w:pPr>
          </w:p>
          <w:p w:rsidR="0022012E" w:rsidRDefault="0022012E" w:rsidP="00626B5C">
            <w:pPr>
              <w:jc w:val="center"/>
            </w:pPr>
          </w:p>
          <w:p w:rsidR="0022012E" w:rsidRPr="00597E7C" w:rsidRDefault="0022012E" w:rsidP="00626B5C">
            <w:pPr>
              <w:jc w:val="center"/>
            </w:pPr>
            <w:r>
              <w:t>4</w:t>
            </w:r>
          </w:p>
        </w:tc>
        <w:tc>
          <w:tcPr>
            <w:tcW w:w="1839" w:type="dxa"/>
          </w:tcPr>
          <w:p w:rsidR="0022012E" w:rsidRPr="00AE7317" w:rsidRDefault="0022012E" w:rsidP="00C40A8D">
            <w:pPr>
              <w:ind w:hanging="9"/>
            </w:pPr>
            <w:r w:rsidRPr="00AE7317">
              <w:t>Придбання та встановлення 3 дверей металевих в ПРУ за адресами: (вул.Бандери,33, Корольова,5, Бандери,11), придбання  предметів, матеріалів, обладнання та інвентаря</w:t>
            </w:r>
          </w:p>
        </w:tc>
        <w:tc>
          <w:tcPr>
            <w:tcW w:w="1414" w:type="dxa"/>
            <w:gridSpan w:val="2"/>
          </w:tcPr>
          <w:p w:rsidR="0022012E" w:rsidRPr="00AE7317" w:rsidRDefault="0022012E" w:rsidP="00626B5C">
            <w:pPr>
              <w:ind w:hanging="9"/>
              <w:jc w:val="both"/>
            </w:pPr>
            <w:r w:rsidRPr="00AE7317">
              <w:t>Придбання та встановлення 3 дверей, придбання  предметів, матеріалів, обладнання та інвентаря</w:t>
            </w:r>
          </w:p>
        </w:tc>
        <w:tc>
          <w:tcPr>
            <w:tcW w:w="1219" w:type="dxa"/>
            <w:gridSpan w:val="3"/>
          </w:tcPr>
          <w:p w:rsidR="0022012E" w:rsidRPr="00AE7317" w:rsidRDefault="0022012E" w:rsidP="00626B5C">
            <w:pPr>
              <w:ind w:firstLine="13"/>
              <w:jc w:val="center"/>
            </w:pPr>
            <w:r w:rsidRPr="00250CC1">
              <w:t>2023рік</w:t>
            </w:r>
          </w:p>
        </w:tc>
        <w:tc>
          <w:tcPr>
            <w:tcW w:w="1618" w:type="dxa"/>
            <w:gridSpan w:val="2"/>
          </w:tcPr>
          <w:p w:rsidR="0022012E" w:rsidRPr="00AE7317" w:rsidRDefault="0022012E" w:rsidP="00626B5C">
            <w:pPr>
              <w:jc w:val="both"/>
            </w:pPr>
          </w:p>
          <w:p w:rsidR="0022012E" w:rsidRPr="00AE7317" w:rsidRDefault="0022012E" w:rsidP="00626B5C">
            <w:pPr>
              <w:jc w:val="both"/>
            </w:pPr>
            <w:r w:rsidRPr="00AE7317">
              <w:t>КП “Червонограджитлокомун</w:t>
            </w:r>
            <w:r>
              <w:t xml:space="preserve"> </w:t>
            </w:r>
            <w:r w:rsidRPr="00AE7317">
              <w:t>сервіс”</w:t>
            </w:r>
          </w:p>
          <w:p w:rsidR="0022012E" w:rsidRPr="00AE7317" w:rsidRDefault="0022012E" w:rsidP="00626B5C">
            <w:pPr>
              <w:jc w:val="both"/>
            </w:pPr>
          </w:p>
          <w:p w:rsidR="0022012E" w:rsidRPr="00AE7317" w:rsidRDefault="0022012E" w:rsidP="00626B5C">
            <w:pPr>
              <w:jc w:val="both"/>
            </w:pPr>
          </w:p>
          <w:p w:rsidR="0022012E" w:rsidRPr="00AE7317" w:rsidRDefault="0022012E" w:rsidP="00626B5C">
            <w:pPr>
              <w:jc w:val="both"/>
            </w:pPr>
          </w:p>
          <w:p w:rsidR="0022012E" w:rsidRPr="00AE7317" w:rsidRDefault="0022012E" w:rsidP="00626B5C">
            <w:pPr>
              <w:jc w:val="both"/>
            </w:pPr>
          </w:p>
        </w:tc>
        <w:tc>
          <w:tcPr>
            <w:tcW w:w="1271" w:type="dxa"/>
            <w:gridSpan w:val="2"/>
          </w:tcPr>
          <w:p w:rsidR="0022012E" w:rsidRPr="00AE7317" w:rsidRDefault="0022012E" w:rsidP="00626B5C">
            <w:pPr>
              <w:jc w:val="both"/>
            </w:pPr>
          </w:p>
          <w:p w:rsidR="0022012E" w:rsidRPr="00AE7317" w:rsidRDefault="0022012E" w:rsidP="00626B5C">
            <w:pPr>
              <w:jc w:val="both"/>
            </w:pPr>
            <w:r w:rsidRPr="00AE7317">
              <w:t>Місцевий бюджет, ЗФ</w:t>
            </w:r>
          </w:p>
        </w:tc>
        <w:tc>
          <w:tcPr>
            <w:tcW w:w="1174" w:type="dxa"/>
          </w:tcPr>
          <w:p w:rsidR="0022012E" w:rsidRPr="00AE7317" w:rsidRDefault="0022012E" w:rsidP="00626B5C">
            <w:pPr>
              <w:ind w:hanging="164"/>
              <w:jc w:val="center"/>
            </w:pPr>
          </w:p>
          <w:p w:rsidR="0022012E" w:rsidRPr="00AE7317" w:rsidRDefault="0022012E" w:rsidP="00626B5C">
            <w:pPr>
              <w:ind w:hanging="164"/>
              <w:jc w:val="center"/>
            </w:pPr>
            <w:r w:rsidRPr="00AE7317">
              <w:t>70,075</w:t>
            </w:r>
          </w:p>
        </w:tc>
        <w:tc>
          <w:tcPr>
            <w:tcW w:w="1415" w:type="dxa"/>
          </w:tcPr>
          <w:p w:rsidR="0022012E" w:rsidRDefault="0022012E" w:rsidP="00626B5C">
            <w:pPr>
              <w:jc w:val="center"/>
            </w:pPr>
          </w:p>
          <w:p w:rsidR="0022012E" w:rsidRDefault="0022012E" w:rsidP="00626B5C">
            <w:pPr>
              <w:jc w:val="center"/>
            </w:pPr>
          </w:p>
          <w:p w:rsidR="0022012E" w:rsidRDefault="0022012E" w:rsidP="00626B5C">
            <w:pPr>
              <w:jc w:val="center"/>
            </w:pPr>
          </w:p>
          <w:p w:rsidR="0022012E" w:rsidRDefault="0022012E" w:rsidP="00626B5C">
            <w:pPr>
              <w:jc w:val="center"/>
            </w:pPr>
          </w:p>
          <w:p w:rsidR="0022012E" w:rsidRDefault="0022012E" w:rsidP="00626B5C">
            <w:pPr>
              <w:jc w:val="center"/>
            </w:pPr>
          </w:p>
          <w:p w:rsidR="0022012E" w:rsidRPr="00AE7317" w:rsidRDefault="0022012E" w:rsidP="00626B5C">
            <w:pPr>
              <w:jc w:val="center"/>
            </w:pPr>
            <w:r>
              <w:t>-//-</w:t>
            </w:r>
          </w:p>
        </w:tc>
      </w:tr>
      <w:tr w:rsidR="0022012E" w:rsidRPr="00AE7317" w:rsidTr="00582D61">
        <w:trPr>
          <w:gridBefore w:val="1"/>
          <w:gridAfter w:val="1"/>
          <w:wBefore w:w="36" w:type="dxa"/>
          <w:wAfter w:w="23" w:type="dxa"/>
          <w:trHeight w:val="1477"/>
        </w:trPr>
        <w:tc>
          <w:tcPr>
            <w:tcW w:w="429" w:type="dxa"/>
          </w:tcPr>
          <w:p w:rsidR="0022012E" w:rsidRDefault="0022012E" w:rsidP="00626B5C">
            <w:pPr>
              <w:ind w:hanging="164"/>
              <w:jc w:val="center"/>
            </w:pPr>
          </w:p>
          <w:p w:rsidR="0022012E" w:rsidRPr="00597E7C" w:rsidRDefault="0022012E" w:rsidP="00626B5C">
            <w:pPr>
              <w:jc w:val="center"/>
            </w:pPr>
          </w:p>
          <w:p w:rsidR="0022012E" w:rsidRDefault="0022012E" w:rsidP="00626B5C">
            <w:pPr>
              <w:jc w:val="center"/>
            </w:pPr>
          </w:p>
          <w:p w:rsidR="0022012E" w:rsidRPr="00597E7C" w:rsidRDefault="0022012E" w:rsidP="00626B5C">
            <w:pPr>
              <w:jc w:val="center"/>
            </w:pPr>
            <w:r>
              <w:t>5</w:t>
            </w:r>
          </w:p>
        </w:tc>
        <w:tc>
          <w:tcPr>
            <w:tcW w:w="1839" w:type="dxa"/>
          </w:tcPr>
          <w:p w:rsidR="0022012E" w:rsidRPr="00AE7317" w:rsidRDefault="0022012E" w:rsidP="00626B5C">
            <w:pPr>
              <w:ind w:firstLine="7"/>
            </w:pPr>
            <w:r w:rsidRPr="00AE7317">
              <w:t>Придбання  предметів, матеріалів, обладнання та інвентаря для ПРУ № 50363</w:t>
            </w:r>
          </w:p>
        </w:tc>
        <w:tc>
          <w:tcPr>
            <w:tcW w:w="1414" w:type="dxa"/>
            <w:gridSpan w:val="2"/>
          </w:tcPr>
          <w:p w:rsidR="0022012E" w:rsidRPr="00AE7317" w:rsidRDefault="0022012E" w:rsidP="00626B5C">
            <w:pPr>
              <w:ind w:hanging="9"/>
              <w:jc w:val="both"/>
            </w:pPr>
            <w:r w:rsidRPr="00AE7317">
              <w:t xml:space="preserve">Придбання  предметів, матеріалів, обладнання та інвентаря </w:t>
            </w:r>
          </w:p>
        </w:tc>
        <w:tc>
          <w:tcPr>
            <w:tcW w:w="1219" w:type="dxa"/>
            <w:gridSpan w:val="3"/>
          </w:tcPr>
          <w:p w:rsidR="0022012E" w:rsidRPr="00AE7317" w:rsidRDefault="0022012E" w:rsidP="00626B5C">
            <w:pPr>
              <w:ind w:firstLine="13"/>
              <w:jc w:val="center"/>
            </w:pPr>
            <w:r w:rsidRPr="00250CC1">
              <w:t>2023рік</w:t>
            </w:r>
          </w:p>
        </w:tc>
        <w:tc>
          <w:tcPr>
            <w:tcW w:w="1618" w:type="dxa"/>
            <w:gridSpan w:val="2"/>
          </w:tcPr>
          <w:p w:rsidR="0022012E" w:rsidRPr="00AE7317" w:rsidRDefault="0022012E" w:rsidP="00626B5C">
            <w:pPr>
              <w:jc w:val="both"/>
            </w:pPr>
            <w:r w:rsidRPr="00AE7317">
              <w:t>КП “Червонограджитлокомун</w:t>
            </w:r>
            <w:r>
              <w:t xml:space="preserve"> </w:t>
            </w:r>
            <w:r w:rsidRPr="00AE7317">
              <w:t>сервіс”</w:t>
            </w:r>
          </w:p>
        </w:tc>
        <w:tc>
          <w:tcPr>
            <w:tcW w:w="1271" w:type="dxa"/>
            <w:gridSpan w:val="2"/>
          </w:tcPr>
          <w:p w:rsidR="0022012E" w:rsidRPr="00AE7317" w:rsidRDefault="0022012E" w:rsidP="00626B5C">
            <w:pPr>
              <w:jc w:val="both"/>
            </w:pPr>
            <w:r w:rsidRPr="00AE7317">
              <w:t>Місцевий бюджет, ЗФ</w:t>
            </w:r>
          </w:p>
        </w:tc>
        <w:tc>
          <w:tcPr>
            <w:tcW w:w="1174" w:type="dxa"/>
          </w:tcPr>
          <w:p w:rsidR="0022012E" w:rsidRPr="00AE7317" w:rsidRDefault="0022012E" w:rsidP="00626B5C">
            <w:pPr>
              <w:ind w:hanging="164"/>
              <w:jc w:val="center"/>
            </w:pPr>
            <w:r w:rsidRPr="00AE7317">
              <w:t>10,139</w:t>
            </w:r>
          </w:p>
        </w:tc>
        <w:tc>
          <w:tcPr>
            <w:tcW w:w="1415" w:type="dxa"/>
          </w:tcPr>
          <w:p w:rsidR="0022012E" w:rsidRPr="00AE7317" w:rsidRDefault="0022012E" w:rsidP="00626B5C">
            <w:pPr>
              <w:jc w:val="center"/>
            </w:pPr>
            <w:r>
              <w:t>-//-</w:t>
            </w:r>
          </w:p>
        </w:tc>
      </w:tr>
      <w:tr w:rsidR="0022012E" w:rsidRPr="00AE7317" w:rsidTr="00582D61">
        <w:trPr>
          <w:gridBefore w:val="1"/>
          <w:gridAfter w:val="1"/>
          <w:wBefore w:w="36" w:type="dxa"/>
          <w:wAfter w:w="23" w:type="dxa"/>
          <w:trHeight w:val="1074"/>
        </w:trPr>
        <w:tc>
          <w:tcPr>
            <w:tcW w:w="429" w:type="dxa"/>
          </w:tcPr>
          <w:p w:rsidR="0022012E" w:rsidRPr="00597E7C" w:rsidRDefault="0022012E" w:rsidP="00626B5C">
            <w:pPr>
              <w:jc w:val="center"/>
            </w:pPr>
          </w:p>
          <w:p w:rsidR="0022012E" w:rsidRDefault="0022012E" w:rsidP="00626B5C">
            <w:pPr>
              <w:jc w:val="center"/>
            </w:pPr>
          </w:p>
          <w:p w:rsidR="0022012E" w:rsidRPr="00597E7C" w:rsidRDefault="0022012E" w:rsidP="00626B5C">
            <w:pPr>
              <w:spacing w:after="240"/>
              <w:jc w:val="center"/>
            </w:pPr>
            <w:r>
              <w:t>6</w:t>
            </w:r>
          </w:p>
        </w:tc>
        <w:tc>
          <w:tcPr>
            <w:tcW w:w="1839" w:type="dxa"/>
          </w:tcPr>
          <w:p w:rsidR="0022012E" w:rsidRPr="00AE7317" w:rsidRDefault="0022012E" w:rsidP="00626B5C">
            <w:pPr>
              <w:spacing w:before="240"/>
              <w:ind w:firstLine="7"/>
            </w:pPr>
            <w:r w:rsidRPr="00AE7317">
              <w:t xml:space="preserve">Придбання  лавок  для укриттів </w:t>
            </w:r>
          </w:p>
        </w:tc>
        <w:tc>
          <w:tcPr>
            <w:tcW w:w="1414" w:type="dxa"/>
            <w:gridSpan w:val="2"/>
          </w:tcPr>
          <w:p w:rsidR="0022012E" w:rsidRPr="00AE7317" w:rsidRDefault="0022012E" w:rsidP="00626B5C">
            <w:pPr>
              <w:spacing w:before="240"/>
              <w:ind w:hanging="9"/>
              <w:jc w:val="both"/>
            </w:pPr>
            <w:r w:rsidRPr="00AE7317">
              <w:t xml:space="preserve">Придбання  лавок  </w:t>
            </w:r>
          </w:p>
        </w:tc>
        <w:tc>
          <w:tcPr>
            <w:tcW w:w="1219" w:type="dxa"/>
            <w:gridSpan w:val="3"/>
          </w:tcPr>
          <w:p w:rsidR="0022012E" w:rsidRPr="00AE7317" w:rsidRDefault="0022012E" w:rsidP="00626B5C">
            <w:pPr>
              <w:spacing w:before="240"/>
              <w:ind w:firstLine="13"/>
              <w:jc w:val="center"/>
            </w:pPr>
            <w:r w:rsidRPr="00250CC1">
              <w:t>2023рік</w:t>
            </w:r>
          </w:p>
        </w:tc>
        <w:tc>
          <w:tcPr>
            <w:tcW w:w="1618" w:type="dxa"/>
            <w:gridSpan w:val="2"/>
          </w:tcPr>
          <w:p w:rsidR="0022012E" w:rsidRPr="00AE7317" w:rsidRDefault="0022012E" w:rsidP="00626B5C">
            <w:pPr>
              <w:spacing w:before="240"/>
              <w:jc w:val="both"/>
            </w:pPr>
            <w:r w:rsidRPr="00AE7317">
              <w:t>КП “Червонограджитлокомун</w:t>
            </w:r>
            <w:r>
              <w:t xml:space="preserve"> </w:t>
            </w:r>
            <w:r w:rsidRPr="00AE7317">
              <w:t>сервіс”</w:t>
            </w:r>
          </w:p>
        </w:tc>
        <w:tc>
          <w:tcPr>
            <w:tcW w:w="1271" w:type="dxa"/>
            <w:gridSpan w:val="2"/>
          </w:tcPr>
          <w:p w:rsidR="0022012E" w:rsidRPr="00AE7317" w:rsidRDefault="0022012E" w:rsidP="00626B5C">
            <w:pPr>
              <w:spacing w:before="240"/>
              <w:jc w:val="both"/>
            </w:pPr>
            <w:r w:rsidRPr="00AE7317">
              <w:t>Місцевий бюджет, ЗФ</w:t>
            </w:r>
          </w:p>
        </w:tc>
        <w:tc>
          <w:tcPr>
            <w:tcW w:w="1174" w:type="dxa"/>
          </w:tcPr>
          <w:p w:rsidR="0022012E" w:rsidRPr="00AE7317" w:rsidRDefault="0022012E" w:rsidP="00626B5C">
            <w:pPr>
              <w:spacing w:before="240"/>
              <w:ind w:hanging="164"/>
              <w:jc w:val="center"/>
            </w:pPr>
            <w:r w:rsidRPr="00AE7317">
              <w:t>99,0</w:t>
            </w:r>
          </w:p>
        </w:tc>
        <w:tc>
          <w:tcPr>
            <w:tcW w:w="1415" w:type="dxa"/>
          </w:tcPr>
          <w:p w:rsidR="0022012E" w:rsidRPr="00AE7317" w:rsidRDefault="0022012E" w:rsidP="00626B5C">
            <w:pPr>
              <w:spacing w:before="240"/>
              <w:jc w:val="center"/>
            </w:pPr>
            <w:r>
              <w:t>-//-</w:t>
            </w:r>
          </w:p>
        </w:tc>
      </w:tr>
      <w:tr w:rsidR="0022012E" w:rsidRPr="00AE7317" w:rsidTr="00582D61">
        <w:trPr>
          <w:gridBefore w:val="1"/>
          <w:gridAfter w:val="1"/>
          <w:wBefore w:w="36" w:type="dxa"/>
          <w:wAfter w:w="23" w:type="dxa"/>
          <w:trHeight w:val="1260"/>
        </w:trPr>
        <w:tc>
          <w:tcPr>
            <w:tcW w:w="429" w:type="dxa"/>
          </w:tcPr>
          <w:p w:rsidR="0022012E" w:rsidRDefault="0022012E" w:rsidP="00626B5C">
            <w:pPr>
              <w:ind w:hanging="164"/>
              <w:jc w:val="both"/>
            </w:pPr>
          </w:p>
          <w:p w:rsidR="0022012E" w:rsidRDefault="0022012E" w:rsidP="00626B5C"/>
          <w:p w:rsidR="0022012E" w:rsidRPr="00597E7C" w:rsidRDefault="0022012E" w:rsidP="00626B5C">
            <w:r>
              <w:t>7</w:t>
            </w:r>
          </w:p>
        </w:tc>
        <w:tc>
          <w:tcPr>
            <w:tcW w:w="1839" w:type="dxa"/>
          </w:tcPr>
          <w:p w:rsidR="0022012E" w:rsidRPr="00AE7317" w:rsidRDefault="0022012E" w:rsidP="00626B5C">
            <w:pPr>
              <w:ind w:firstLine="7"/>
            </w:pPr>
            <w:r w:rsidRPr="00AE7317">
              <w:t>Встановлення металевих дверей в ПРУ ( 34 шт.)</w:t>
            </w:r>
          </w:p>
        </w:tc>
        <w:tc>
          <w:tcPr>
            <w:tcW w:w="1414" w:type="dxa"/>
            <w:gridSpan w:val="2"/>
          </w:tcPr>
          <w:p w:rsidR="0022012E" w:rsidRPr="00AE7317" w:rsidRDefault="0022012E" w:rsidP="00626B5C">
            <w:pPr>
              <w:ind w:hanging="9"/>
              <w:jc w:val="both"/>
            </w:pPr>
            <w:r w:rsidRPr="00AE7317">
              <w:t xml:space="preserve">Встановлення металевих дверей </w:t>
            </w:r>
          </w:p>
        </w:tc>
        <w:tc>
          <w:tcPr>
            <w:tcW w:w="1219" w:type="dxa"/>
            <w:gridSpan w:val="3"/>
          </w:tcPr>
          <w:p w:rsidR="0022012E" w:rsidRPr="00AE7317" w:rsidRDefault="0022012E" w:rsidP="00626B5C">
            <w:pPr>
              <w:ind w:firstLine="13"/>
              <w:jc w:val="center"/>
            </w:pPr>
            <w:r w:rsidRPr="00250CC1">
              <w:t>2023рік</w:t>
            </w:r>
          </w:p>
        </w:tc>
        <w:tc>
          <w:tcPr>
            <w:tcW w:w="1618" w:type="dxa"/>
            <w:gridSpan w:val="2"/>
          </w:tcPr>
          <w:p w:rsidR="0022012E" w:rsidRPr="00AE7317" w:rsidRDefault="0022012E" w:rsidP="00626B5C">
            <w:pPr>
              <w:jc w:val="both"/>
            </w:pPr>
            <w:r w:rsidRPr="00AE7317">
              <w:t>КП “Червонограджитлокомун</w:t>
            </w:r>
            <w:r>
              <w:t xml:space="preserve"> </w:t>
            </w:r>
            <w:r w:rsidRPr="00AE7317">
              <w:t>сервіс”</w:t>
            </w:r>
          </w:p>
        </w:tc>
        <w:tc>
          <w:tcPr>
            <w:tcW w:w="1271" w:type="dxa"/>
            <w:gridSpan w:val="2"/>
          </w:tcPr>
          <w:p w:rsidR="0022012E" w:rsidRPr="00AE7317" w:rsidRDefault="0022012E" w:rsidP="00626B5C">
            <w:pPr>
              <w:jc w:val="both"/>
            </w:pPr>
            <w:r w:rsidRPr="00AE7317">
              <w:t>Місцевий бюджет, ЗФ</w:t>
            </w:r>
          </w:p>
        </w:tc>
        <w:tc>
          <w:tcPr>
            <w:tcW w:w="1174" w:type="dxa"/>
          </w:tcPr>
          <w:p w:rsidR="0022012E" w:rsidRPr="00AE7317" w:rsidRDefault="0022012E" w:rsidP="00626B5C">
            <w:pPr>
              <w:ind w:hanging="164"/>
              <w:jc w:val="center"/>
            </w:pPr>
            <w:r w:rsidRPr="00AE7317">
              <w:t>493,0</w:t>
            </w:r>
          </w:p>
        </w:tc>
        <w:tc>
          <w:tcPr>
            <w:tcW w:w="1415" w:type="dxa"/>
          </w:tcPr>
          <w:p w:rsidR="0022012E" w:rsidRPr="00AE7317" w:rsidRDefault="0022012E" w:rsidP="00626B5C">
            <w:pPr>
              <w:jc w:val="center"/>
            </w:pPr>
            <w:r>
              <w:t>-//-</w:t>
            </w:r>
          </w:p>
        </w:tc>
      </w:tr>
      <w:tr w:rsidR="0022012E" w:rsidRPr="00AE7317" w:rsidTr="00582D61">
        <w:trPr>
          <w:gridBefore w:val="1"/>
          <w:gridAfter w:val="1"/>
          <w:wBefore w:w="36" w:type="dxa"/>
          <w:wAfter w:w="23" w:type="dxa"/>
          <w:trHeight w:val="1543"/>
        </w:trPr>
        <w:tc>
          <w:tcPr>
            <w:tcW w:w="429" w:type="dxa"/>
          </w:tcPr>
          <w:p w:rsidR="0022012E" w:rsidRDefault="0022012E" w:rsidP="00626B5C">
            <w:pPr>
              <w:ind w:hanging="164"/>
              <w:jc w:val="both"/>
            </w:pPr>
          </w:p>
          <w:p w:rsidR="0022012E" w:rsidRPr="00597E7C" w:rsidRDefault="0022012E" w:rsidP="00626B5C"/>
          <w:p w:rsidR="0022012E" w:rsidRDefault="0022012E" w:rsidP="00626B5C"/>
          <w:p w:rsidR="0022012E" w:rsidRPr="00597E7C" w:rsidRDefault="0022012E" w:rsidP="00626B5C">
            <w:r>
              <w:t>8</w:t>
            </w:r>
          </w:p>
        </w:tc>
        <w:tc>
          <w:tcPr>
            <w:tcW w:w="1839" w:type="dxa"/>
          </w:tcPr>
          <w:p w:rsidR="0022012E" w:rsidRPr="00AE7317" w:rsidRDefault="0022012E" w:rsidP="00626B5C">
            <w:pPr>
              <w:ind w:firstLine="7"/>
            </w:pPr>
            <w:r w:rsidRPr="00AE7317">
              <w:t>Встановлення обладнання для автоматичного відкриття дверей в ПРУ (36 компл.)</w:t>
            </w:r>
          </w:p>
        </w:tc>
        <w:tc>
          <w:tcPr>
            <w:tcW w:w="1414" w:type="dxa"/>
            <w:gridSpan w:val="2"/>
          </w:tcPr>
          <w:p w:rsidR="0022012E" w:rsidRPr="00AE7317" w:rsidRDefault="0022012E" w:rsidP="00626B5C">
            <w:pPr>
              <w:ind w:hanging="9"/>
              <w:jc w:val="both"/>
            </w:pPr>
            <w:r w:rsidRPr="00AE7317">
              <w:t xml:space="preserve">Встановлення обладнання для автоматичного відкриття дверей </w:t>
            </w:r>
          </w:p>
        </w:tc>
        <w:tc>
          <w:tcPr>
            <w:tcW w:w="1219" w:type="dxa"/>
            <w:gridSpan w:val="3"/>
          </w:tcPr>
          <w:p w:rsidR="0022012E" w:rsidRPr="00AE7317" w:rsidRDefault="0022012E" w:rsidP="00626B5C">
            <w:pPr>
              <w:ind w:firstLine="13"/>
              <w:jc w:val="center"/>
            </w:pPr>
            <w:r w:rsidRPr="00250CC1">
              <w:t>2023рік</w:t>
            </w:r>
          </w:p>
        </w:tc>
        <w:tc>
          <w:tcPr>
            <w:tcW w:w="1618" w:type="dxa"/>
            <w:gridSpan w:val="2"/>
          </w:tcPr>
          <w:p w:rsidR="0022012E" w:rsidRPr="00AE7317" w:rsidRDefault="0022012E" w:rsidP="00626B5C">
            <w:pPr>
              <w:jc w:val="both"/>
            </w:pPr>
            <w:r w:rsidRPr="00AE7317">
              <w:t>КП “Червонограджитлокомун</w:t>
            </w:r>
            <w:r>
              <w:t xml:space="preserve"> </w:t>
            </w:r>
            <w:r w:rsidRPr="00AE7317">
              <w:t>сервіс”</w:t>
            </w:r>
          </w:p>
        </w:tc>
        <w:tc>
          <w:tcPr>
            <w:tcW w:w="1271" w:type="dxa"/>
            <w:gridSpan w:val="2"/>
          </w:tcPr>
          <w:p w:rsidR="0022012E" w:rsidRPr="00AE7317" w:rsidRDefault="0022012E" w:rsidP="00626B5C">
            <w:pPr>
              <w:jc w:val="both"/>
            </w:pPr>
            <w:r w:rsidRPr="00AE7317">
              <w:t>Місцевий бюджет, ЗФ</w:t>
            </w:r>
          </w:p>
        </w:tc>
        <w:tc>
          <w:tcPr>
            <w:tcW w:w="1174" w:type="dxa"/>
          </w:tcPr>
          <w:p w:rsidR="0022012E" w:rsidRPr="00AE7317" w:rsidRDefault="0022012E" w:rsidP="00626B5C">
            <w:pPr>
              <w:ind w:hanging="164"/>
              <w:jc w:val="center"/>
            </w:pPr>
            <w:r w:rsidRPr="00AE7317">
              <w:t>149,76</w:t>
            </w:r>
          </w:p>
        </w:tc>
        <w:tc>
          <w:tcPr>
            <w:tcW w:w="1415" w:type="dxa"/>
          </w:tcPr>
          <w:p w:rsidR="0022012E" w:rsidRDefault="0022012E" w:rsidP="00626B5C">
            <w:pPr>
              <w:jc w:val="center"/>
            </w:pPr>
            <w:r w:rsidRPr="00975EA1">
              <w:t>-//-</w:t>
            </w:r>
          </w:p>
        </w:tc>
      </w:tr>
      <w:tr w:rsidR="0022012E" w:rsidRPr="00AE7317" w:rsidTr="00582D61">
        <w:trPr>
          <w:gridBefore w:val="1"/>
          <w:gridAfter w:val="1"/>
          <w:wBefore w:w="36" w:type="dxa"/>
          <w:wAfter w:w="23" w:type="dxa"/>
          <w:trHeight w:val="3173"/>
        </w:trPr>
        <w:tc>
          <w:tcPr>
            <w:tcW w:w="429" w:type="dxa"/>
          </w:tcPr>
          <w:p w:rsidR="0022012E" w:rsidRDefault="0022012E" w:rsidP="00626B5C">
            <w:pPr>
              <w:ind w:hanging="164"/>
              <w:jc w:val="both"/>
            </w:pPr>
          </w:p>
          <w:p w:rsidR="0022012E" w:rsidRPr="00597E7C" w:rsidRDefault="0022012E" w:rsidP="00626B5C"/>
          <w:p w:rsidR="0022012E" w:rsidRDefault="0022012E" w:rsidP="00626B5C"/>
          <w:p w:rsidR="0022012E" w:rsidRPr="00597E7C" w:rsidRDefault="0022012E" w:rsidP="00626B5C">
            <w:r>
              <w:t>9</w:t>
            </w:r>
          </w:p>
        </w:tc>
        <w:tc>
          <w:tcPr>
            <w:tcW w:w="1839" w:type="dxa"/>
          </w:tcPr>
          <w:p w:rsidR="0022012E" w:rsidRDefault="0022012E" w:rsidP="00626B5C">
            <w:pPr>
              <w:ind w:firstLine="7"/>
            </w:pPr>
            <w:r w:rsidRPr="00AE7317">
              <w:t>Придбання для  укриттів:</w:t>
            </w:r>
          </w:p>
          <w:p w:rsidR="0022012E" w:rsidRPr="00AE7317" w:rsidRDefault="0022012E" w:rsidP="00626B5C">
            <w:pPr>
              <w:ind w:firstLine="7"/>
            </w:pPr>
            <w:r w:rsidRPr="00AE7317">
              <w:t xml:space="preserve"> *вогнегасників ВП-5 (36 шт) </w:t>
            </w:r>
          </w:p>
          <w:p w:rsidR="0022012E" w:rsidRDefault="0022012E" w:rsidP="00626B5C">
            <w:pPr>
              <w:ind w:firstLine="7"/>
            </w:pPr>
            <w:r w:rsidRPr="00AE7317">
              <w:t xml:space="preserve"> *аптечок колективних №2 (36 шт) </w:t>
            </w:r>
          </w:p>
          <w:p w:rsidR="0022012E" w:rsidRDefault="0022012E" w:rsidP="00626B5C">
            <w:pPr>
              <w:ind w:firstLine="7"/>
            </w:pPr>
            <w:r w:rsidRPr="00AE7317">
              <w:t>*шансового інструмент</w:t>
            </w:r>
            <w:r>
              <w:t>у</w:t>
            </w:r>
            <w:r w:rsidRPr="00AE7317">
              <w:t xml:space="preserve"> (36 компл.), </w:t>
            </w:r>
          </w:p>
          <w:p w:rsidR="0022012E" w:rsidRPr="00AE7317" w:rsidRDefault="0022012E" w:rsidP="00626B5C">
            <w:pPr>
              <w:ind w:firstLine="7"/>
            </w:pPr>
            <w:r w:rsidRPr="00AE7317">
              <w:t xml:space="preserve">*послуг інтернету </w:t>
            </w:r>
          </w:p>
        </w:tc>
        <w:tc>
          <w:tcPr>
            <w:tcW w:w="1414" w:type="dxa"/>
            <w:gridSpan w:val="2"/>
          </w:tcPr>
          <w:p w:rsidR="0022012E" w:rsidRPr="00AE7317" w:rsidRDefault="0022012E" w:rsidP="00626B5C">
            <w:pPr>
              <w:ind w:hanging="9"/>
              <w:jc w:val="both"/>
            </w:pPr>
            <w:r w:rsidRPr="00AE7317">
              <w:t>Придбання предметів та матеріалів</w:t>
            </w:r>
          </w:p>
          <w:p w:rsidR="0022012E" w:rsidRPr="00AE7317" w:rsidRDefault="0022012E" w:rsidP="00626B5C">
            <w:pPr>
              <w:ind w:hanging="9"/>
              <w:jc w:val="both"/>
            </w:pPr>
            <w:r w:rsidRPr="00AE7317">
              <w:t xml:space="preserve"> </w:t>
            </w:r>
          </w:p>
        </w:tc>
        <w:tc>
          <w:tcPr>
            <w:tcW w:w="1219" w:type="dxa"/>
            <w:gridSpan w:val="3"/>
          </w:tcPr>
          <w:p w:rsidR="0022012E" w:rsidRPr="00AE7317" w:rsidRDefault="0022012E" w:rsidP="00626B5C">
            <w:pPr>
              <w:ind w:firstLine="13"/>
              <w:jc w:val="center"/>
            </w:pPr>
            <w:r w:rsidRPr="00250CC1">
              <w:t>2023рік</w:t>
            </w:r>
          </w:p>
        </w:tc>
        <w:tc>
          <w:tcPr>
            <w:tcW w:w="1618" w:type="dxa"/>
            <w:gridSpan w:val="2"/>
          </w:tcPr>
          <w:p w:rsidR="0022012E" w:rsidRPr="00AE7317" w:rsidRDefault="0022012E" w:rsidP="00626B5C">
            <w:pPr>
              <w:jc w:val="both"/>
            </w:pPr>
            <w:r w:rsidRPr="00AE7317">
              <w:t>КП “Червонограджитлокомун</w:t>
            </w:r>
            <w:r>
              <w:t xml:space="preserve"> </w:t>
            </w:r>
            <w:r w:rsidRPr="00AE7317">
              <w:t>сервіс”</w:t>
            </w:r>
          </w:p>
        </w:tc>
        <w:tc>
          <w:tcPr>
            <w:tcW w:w="1271" w:type="dxa"/>
            <w:gridSpan w:val="2"/>
          </w:tcPr>
          <w:p w:rsidR="0022012E" w:rsidRPr="00AE7317" w:rsidRDefault="0022012E" w:rsidP="00626B5C">
            <w:pPr>
              <w:jc w:val="both"/>
            </w:pPr>
            <w:r w:rsidRPr="00AE7317">
              <w:t>Місцевий бюджет, ЗФ</w:t>
            </w:r>
          </w:p>
        </w:tc>
        <w:tc>
          <w:tcPr>
            <w:tcW w:w="1174" w:type="dxa"/>
          </w:tcPr>
          <w:p w:rsidR="0022012E" w:rsidRPr="00AE7317" w:rsidRDefault="0022012E" w:rsidP="00626B5C">
            <w:pPr>
              <w:ind w:hanging="164"/>
              <w:jc w:val="center"/>
            </w:pPr>
            <w:r w:rsidRPr="00AE7317">
              <w:t>555,74,</w:t>
            </w:r>
          </w:p>
          <w:p w:rsidR="0022012E" w:rsidRPr="00AE7317" w:rsidRDefault="0022012E" w:rsidP="00626B5C">
            <w:pPr>
              <w:ind w:hanging="164"/>
              <w:jc w:val="center"/>
            </w:pPr>
            <w:r w:rsidRPr="00AE7317">
              <w:t xml:space="preserve"> в т.ч.:</w:t>
            </w:r>
          </w:p>
          <w:p w:rsidR="0022012E" w:rsidRPr="00AE7317" w:rsidRDefault="0022012E" w:rsidP="00626B5C">
            <w:pPr>
              <w:ind w:hanging="164"/>
              <w:jc w:val="center"/>
            </w:pPr>
          </w:p>
          <w:p w:rsidR="0022012E" w:rsidRPr="00AE7317" w:rsidRDefault="0022012E" w:rsidP="00626B5C">
            <w:pPr>
              <w:ind w:hanging="164"/>
              <w:jc w:val="center"/>
            </w:pPr>
            <w:r w:rsidRPr="00AE7317">
              <w:t>35,72</w:t>
            </w:r>
          </w:p>
          <w:p w:rsidR="0022012E" w:rsidRDefault="0022012E" w:rsidP="00626B5C">
            <w:pPr>
              <w:ind w:hanging="164"/>
              <w:jc w:val="center"/>
            </w:pPr>
          </w:p>
          <w:p w:rsidR="0022012E" w:rsidRPr="00AE7317" w:rsidRDefault="0022012E" w:rsidP="00626B5C">
            <w:pPr>
              <w:ind w:hanging="164"/>
              <w:jc w:val="center"/>
            </w:pPr>
          </w:p>
          <w:p w:rsidR="0022012E" w:rsidRPr="00AE7317" w:rsidRDefault="0022012E" w:rsidP="00626B5C">
            <w:pPr>
              <w:ind w:hanging="164"/>
              <w:jc w:val="center"/>
            </w:pPr>
            <w:r w:rsidRPr="00AE7317">
              <w:t>284,4</w:t>
            </w:r>
          </w:p>
          <w:p w:rsidR="0022012E" w:rsidRDefault="0022012E" w:rsidP="00626B5C">
            <w:pPr>
              <w:ind w:hanging="164"/>
              <w:jc w:val="center"/>
            </w:pPr>
          </w:p>
          <w:p w:rsidR="0022012E" w:rsidRPr="00AE7317" w:rsidRDefault="0022012E" w:rsidP="00626B5C">
            <w:pPr>
              <w:ind w:hanging="164"/>
              <w:jc w:val="center"/>
            </w:pPr>
            <w:r w:rsidRPr="00AE7317">
              <w:t>222,12</w:t>
            </w:r>
          </w:p>
          <w:p w:rsidR="0022012E" w:rsidRPr="00AE7317" w:rsidRDefault="0022012E" w:rsidP="00626B5C">
            <w:pPr>
              <w:ind w:hanging="164"/>
              <w:jc w:val="center"/>
            </w:pPr>
          </w:p>
          <w:p w:rsidR="0022012E" w:rsidRDefault="0022012E" w:rsidP="00626B5C">
            <w:pPr>
              <w:ind w:hanging="164"/>
              <w:jc w:val="center"/>
            </w:pPr>
          </w:p>
          <w:p w:rsidR="0022012E" w:rsidRPr="00AE7317" w:rsidRDefault="0022012E" w:rsidP="00626B5C">
            <w:pPr>
              <w:ind w:hanging="164"/>
              <w:jc w:val="center"/>
            </w:pPr>
            <w:r w:rsidRPr="00AE7317">
              <w:t>13,5</w:t>
            </w:r>
          </w:p>
        </w:tc>
        <w:tc>
          <w:tcPr>
            <w:tcW w:w="1415" w:type="dxa"/>
          </w:tcPr>
          <w:p w:rsidR="0022012E" w:rsidRDefault="0022012E" w:rsidP="00626B5C">
            <w:pPr>
              <w:jc w:val="center"/>
            </w:pPr>
            <w:r w:rsidRPr="00975EA1">
              <w:t>-//-</w:t>
            </w:r>
          </w:p>
        </w:tc>
      </w:tr>
      <w:tr w:rsidR="0022012E" w:rsidRPr="00AE7317" w:rsidTr="00582D61">
        <w:trPr>
          <w:gridBefore w:val="1"/>
          <w:gridAfter w:val="1"/>
          <w:wBefore w:w="36" w:type="dxa"/>
          <w:wAfter w:w="23" w:type="dxa"/>
          <w:trHeight w:val="1275"/>
        </w:trPr>
        <w:tc>
          <w:tcPr>
            <w:tcW w:w="429" w:type="dxa"/>
          </w:tcPr>
          <w:p w:rsidR="0022012E" w:rsidRDefault="0022012E" w:rsidP="00626B5C">
            <w:pPr>
              <w:ind w:hanging="164"/>
              <w:jc w:val="both"/>
            </w:pPr>
          </w:p>
          <w:p w:rsidR="0022012E" w:rsidRDefault="0022012E" w:rsidP="00626B5C"/>
          <w:p w:rsidR="0022012E" w:rsidRPr="00597E7C" w:rsidRDefault="0022012E" w:rsidP="00626B5C">
            <w:pPr>
              <w:ind w:right="-119"/>
            </w:pPr>
            <w:r>
              <w:t>10</w:t>
            </w:r>
          </w:p>
        </w:tc>
        <w:tc>
          <w:tcPr>
            <w:tcW w:w="1839" w:type="dxa"/>
          </w:tcPr>
          <w:p w:rsidR="0022012E" w:rsidRPr="00AE7317" w:rsidRDefault="0022012E" w:rsidP="00745E0B">
            <w:pPr>
              <w:ind w:firstLine="7"/>
            </w:pPr>
            <w:r w:rsidRPr="00AE7317">
              <w:t xml:space="preserve">Придбання біотуалетів в кількості </w:t>
            </w:r>
            <w:r>
              <w:t>7</w:t>
            </w:r>
            <w:r w:rsidRPr="00AE7317">
              <w:t xml:space="preserve"> штук </w:t>
            </w:r>
          </w:p>
        </w:tc>
        <w:tc>
          <w:tcPr>
            <w:tcW w:w="1414" w:type="dxa"/>
            <w:gridSpan w:val="2"/>
          </w:tcPr>
          <w:p w:rsidR="0022012E" w:rsidRPr="00AE7317" w:rsidRDefault="0022012E" w:rsidP="00626B5C">
            <w:pPr>
              <w:spacing w:after="160" w:line="259" w:lineRule="auto"/>
            </w:pPr>
            <w:r w:rsidRPr="00AE7317">
              <w:t xml:space="preserve">Придбання біотуалетів </w:t>
            </w:r>
          </w:p>
          <w:p w:rsidR="0022012E" w:rsidRPr="00AE7317" w:rsidRDefault="0022012E" w:rsidP="00626B5C">
            <w:pPr>
              <w:ind w:hanging="9"/>
              <w:jc w:val="both"/>
            </w:pPr>
          </w:p>
        </w:tc>
        <w:tc>
          <w:tcPr>
            <w:tcW w:w="1219" w:type="dxa"/>
            <w:gridSpan w:val="3"/>
          </w:tcPr>
          <w:p w:rsidR="0022012E" w:rsidRPr="00AE7317" w:rsidRDefault="0022012E" w:rsidP="00626B5C">
            <w:pPr>
              <w:ind w:firstLine="13"/>
              <w:jc w:val="both"/>
            </w:pPr>
            <w:r w:rsidRPr="00250CC1">
              <w:t>2023рік</w:t>
            </w:r>
          </w:p>
        </w:tc>
        <w:tc>
          <w:tcPr>
            <w:tcW w:w="1618" w:type="dxa"/>
            <w:gridSpan w:val="2"/>
          </w:tcPr>
          <w:p w:rsidR="0022012E" w:rsidRPr="00AE7317" w:rsidRDefault="0022012E" w:rsidP="00626B5C">
            <w:pPr>
              <w:jc w:val="both"/>
            </w:pPr>
            <w:r w:rsidRPr="00AE7317">
              <w:t>КП “Червонограджитлокомун</w:t>
            </w:r>
            <w:r>
              <w:t xml:space="preserve"> </w:t>
            </w:r>
            <w:r w:rsidRPr="00AE7317">
              <w:t>сервіс”</w:t>
            </w:r>
          </w:p>
        </w:tc>
        <w:tc>
          <w:tcPr>
            <w:tcW w:w="1271" w:type="dxa"/>
            <w:gridSpan w:val="2"/>
          </w:tcPr>
          <w:p w:rsidR="0022012E" w:rsidRPr="00AE7317" w:rsidRDefault="0022012E" w:rsidP="00626B5C">
            <w:pPr>
              <w:jc w:val="both"/>
            </w:pPr>
          </w:p>
          <w:p w:rsidR="0022012E" w:rsidRPr="00AE7317" w:rsidRDefault="0022012E" w:rsidP="00626B5C">
            <w:pPr>
              <w:jc w:val="both"/>
            </w:pPr>
            <w:r w:rsidRPr="00AE7317">
              <w:t>Місцевий бюджет, СФ</w:t>
            </w:r>
          </w:p>
        </w:tc>
        <w:tc>
          <w:tcPr>
            <w:tcW w:w="1174" w:type="dxa"/>
          </w:tcPr>
          <w:p w:rsidR="0022012E" w:rsidRPr="00AE7317" w:rsidRDefault="0022012E" w:rsidP="00626B5C">
            <w:pPr>
              <w:ind w:hanging="164"/>
              <w:jc w:val="center"/>
            </w:pPr>
          </w:p>
          <w:p w:rsidR="0022012E" w:rsidRPr="00833229" w:rsidRDefault="0022012E" w:rsidP="00626B5C">
            <w:pPr>
              <w:spacing w:after="160" w:line="259" w:lineRule="auto"/>
              <w:rPr>
                <w:lang w:val="en-US"/>
              </w:rPr>
            </w:pPr>
            <w:r>
              <w:rPr>
                <w:lang w:val="en-US"/>
              </w:rPr>
              <w:t>166.0</w:t>
            </w:r>
          </w:p>
        </w:tc>
        <w:tc>
          <w:tcPr>
            <w:tcW w:w="1415" w:type="dxa"/>
          </w:tcPr>
          <w:p w:rsidR="0022012E" w:rsidRPr="00AE7317" w:rsidRDefault="0022012E" w:rsidP="00626B5C">
            <w:pPr>
              <w:jc w:val="center"/>
            </w:pPr>
            <w:r w:rsidRPr="00975EA1">
              <w:t>-//-</w:t>
            </w:r>
          </w:p>
        </w:tc>
      </w:tr>
      <w:tr w:rsidR="0022012E" w:rsidRPr="00AE7317" w:rsidTr="00582D61">
        <w:trPr>
          <w:gridBefore w:val="1"/>
          <w:gridAfter w:val="1"/>
          <w:wBefore w:w="36" w:type="dxa"/>
          <w:wAfter w:w="23" w:type="dxa"/>
          <w:trHeight w:val="1275"/>
        </w:trPr>
        <w:tc>
          <w:tcPr>
            <w:tcW w:w="429" w:type="dxa"/>
          </w:tcPr>
          <w:p w:rsidR="0022012E" w:rsidRPr="00833229" w:rsidRDefault="0022012E" w:rsidP="00833229">
            <w:pPr>
              <w:spacing w:before="240"/>
              <w:ind w:hanging="164"/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1839" w:type="dxa"/>
          </w:tcPr>
          <w:p w:rsidR="0022012E" w:rsidRPr="00833229" w:rsidRDefault="0022012E" w:rsidP="00833229">
            <w:pPr>
              <w:ind w:firstLine="7"/>
            </w:pPr>
            <w:r>
              <w:t>Придбання санітарної рідини для біотуалетів</w:t>
            </w:r>
          </w:p>
        </w:tc>
        <w:tc>
          <w:tcPr>
            <w:tcW w:w="1414" w:type="dxa"/>
            <w:gridSpan w:val="2"/>
          </w:tcPr>
          <w:p w:rsidR="0022012E" w:rsidRPr="00AE7317" w:rsidRDefault="0022012E" w:rsidP="00833229">
            <w:pPr>
              <w:spacing w:after="160" w:line="259" w:lineRule="auto"/>
            </w:pPr>
            <w:r>
              <w:t>Придбання санітарної рідини для біотуалетів</w:t>
            </w:r>
          </w:p>
        </w:tc>
        <w:tc>
          <w:tcPr>
            <w:tcW w:w="1219" w:type="dxa"/>
            <w:gridSpan w:val="3"/>
          </w:tcPr>
          <w:p w:rsidR="0022012E" w:rsidRPr="00250CC1" w:rsidRDefault="0022012E" w:rsidP="00833229">
            <w:pPr>
              <w:ind w:firstLine="13"/>
              <w:jc w:val="both"/>
            </w:pPr>
            <w:r>
              <w:t>2023рік</w:t>
            </w:r>
          </w:p>
        </w:tc>
        <w:tc>
          <w:tcPr>
            <w:tcW w:w="1618" w:type="dxa"/>
            <w:gridSpan w:val="2"/>
          </w:tcPr>
          <w:p w:rsidR="0022012E" w:rsidRPr="00AE7317" w:rsidRDefault="0022012E" w:rsidP="00833229">
            <w:pPr>
              <w:jc w:val="both"/>
            </w:pPr>
            <w:r w:rsidRPr="00AE7317">
              <w:t>КП “Червонограджитлокомун</w:t>
            </w:r>
            <w:r>
              <w:t xml:space="preserve"> </w:t>
            </w:r>
            <w:r w:rsidRPr="00AE7317">
              <w:t>сервіс”</w:t>
            </w:r>
          </w:p>
        </w:tc>
        <w:tc>
          <w:tcPr>
            <w:tcW w:w="1271" w:type="dxa"/>
            <w:gridSpan w:val="2"/>
          </w:tcPr>
          <w:p w:rsidR="0022012E" w:rsidRPr="00AE7317" w:rsidRDefault="0022012E" w:rsidP="00833229">
            <w:pPr>
              <w:jc w:val="both"/>
            </w:pPr>
            <w:r w:rsidRPr="00AE7317">
              <w:t>Місцевий бюджет,</w:t>
            </w:r>
            <w:r>
              <w:t xml:space="preserve"> </w:t>
            </w:r>
            <w:r w:rsidRPr="00AE7317">
              <w:t>ЗФ</w:t>
            </w:r>
          </w:p>
        </w:tc>
        <w:tc>
          <w:tcPr>
            <w:tcW w:w="1174" w:type="dxa"/>
          </w:tcPr>
          <w:p w:rsidR="0022012E" w:rsidRPr="00AE7317" w:rsidRDefault="0022012E" w:rsidP="00833229">
            <w:pPr>
              <w:ind w:hanging="164"/>
              <w:jc w:val="center"/>
            </w:pPr>
            <w:r>
              <w:t>3,5</w:t>
            </w:r>
          </w:p>
        </w:tc>
        <w:tc>
          <w:tcPr>
            <w:tcW w:w="1415" w:type="dxa"/>
          </w:tcPr>
          <w:p w:rsidR="0022012E" w:rsidRPr="00975EA1" w:rsidRDefault="0022012E" w:rsidP="00833229">
            <w:pPr>
              <w:jc w:val="center"/>
            </w:pPr>
          </w:p>
        </w:tc>
      </w:tr>
      <w:tr w:rsidR="0022012E" w:rsidRPr="00AE7317" w:rsidTr="00582D61">
        <w:trPr>
          <w:gridBefore w:val="1"/>
          <w:gridAfter w:val="1"/>
          <w:wBefore w:w="36" w:type="dxa"/>
          <w:wAfter w:w="23" w:type="dxa"/>
          <w:trHeight w:val="1168"/>
        </w:trPr>
        <w:tc>
          <w:tcPr>
            <w:tcW w:w="429" w:type="dxa"/>
          </w:tcPr>
          <w:p w:rsidR="0022012E" w:rsidRPr="00833229" w:rsidRDefault="0022012E" w:rsidP="00833229">
            <w:pPr>
              <w:ind w:hanging="164"/>
              <w:jc w:val="both"/>
              <w:rPr>
                <w:lang w:val="ru-RU"/>
              </w:rPr>
            </w:pPr>
          </w:p>
          <w:p w:rsidR="0022012E" w:rsidRDefault="0022012E" w:rsidP="00833229"/>
          <w:p w:rsidR="0022012E" w:rsidRPr="00833229" w:rsidRDefault="0022012E" w:rsidP="00833229">
            <w:pPr>
              <w:ind w:right="-119"/>
              <w:rPr>
                <w:lang w:val="en-US"/>
              </w:rPr>
            </w:pPr>
            <w:r>
              <w:t>1</w:t>
            </w:r>
            <w:r>
              <w:rPr>
                <w:lang w:val="en-US"/>
              </w:rPr>
              <w:t>2</w:t>
            </w:r>
          </w:p>
        </w:tc>
        <w:tc>
          <w:tcPr>
            <w:tcW w:w="1839" w:type="dxa"/>
          </w:tcPr>
          <w:p w:rsidR="0022012E" w:rsidRPr="00AE7317" w:rsidRDefault="0022012E" w:rsidP="00833229">
            <w:pPr>
              <w:ind w:hanging="9"/>
              <w:jc w:val="both"/>
            </w:pPr>
            <w:r w:rsidRPr="00AE7317">
              <w:t xml:space="preserve">Придбання двох біотуалетів вуличних </w:t>
            </w:r>
          </w:p>
        </w:tc>
        <w:tc>
          <w:tcPr>
            <w:tcW w:w="1414" w:type="dxa"/>
            <w:gridSpan w:val="2"/>
          </w:tcPr>
          <w:p w:rsidR="0022012E" w:rsidRPr="00AE7317" w:rsidRDefault="0022012E" w:rsidP="00833229">
            <w:pPr>
              <w:ind w:hanging="9"/>
              <w:jc w:val="both"/>
            </w:pPr>
            <w:r w:rsidRPr="00AE7317">
              <w:t>Придбання біотуалетів вуличних</w:t>
            </w:r>
          </w:p>
        </w:tc>
        <w:tc>
          <w:tcPr>
            <w:tcW w:w="1219" w:type="dxa"/>
            <w:gridSpan w:val="3"/>
          </w:tcPr>
          <w:p w:rsidR="0022012E" w:rsidRPr="00AE7317" w:rsidRDefault="0022012E" w:rsidP="00833229">
            <w:pPr>
              <w:ind w:firstLine="13"/>
              <w:jc w:val="both"/>
            </w:pPr>
            <w:r w:rsidRPr="00250CC1">
              <w:t>2023рік</w:t>
            </w:r>
          </w:p>
        </w:tc>
        <w:tc>
          <w:tcPr>
            <w:tcW w:w="1618" w:type="dxa"/>
            <w:gridSpan w:val="2"/>
          </w:tcPr>
          <w:p w:rsidR="0022012E" w:rsidRPr="00AE7317" w:rsidRDefault="0022012E" w:rsidP="00833229">
            <w:pPr>
              <w:jc w:val="both"/>
            </w:pPr>
            <w:r w:rsidRPr="00AE7317">
              <w:t>КП “Червонограджитлокомун</w:t>
            </w:r>
            <w:r>
              <w:t xml:space="preserve"> </w:t>
            </w:r>
            <w:r w:rsidRPr="00AE7317">
              <w:t>сервіс”</w:t>
            </w:r>
          </w:p>
        </w:tc>
        <w:tc>
          <w:tcPr>
            <w:tcW w:w="1271" w:type="dxa"/>
            <w:gridSpan w:val="2"/>
          </w:tcPr>
          <w:p w:rsidR="0022012E" w:rsidRPr="00AE7317" w:rsidRDefault="0022012E" w:rsidP="00833229">
            <w:pPr>
              <w:jc w:val="both"/>
            </w:pPr>
          </w:p>
          <w:p w:rsidR="0022012E" w:rsidRPr="00AE7317" w:rsidRDefault="0022012E" w:rsidP="00833229">
            <w:pPr>
              <w:jc w:val="both"/>
            </w:pPr>
            <w:r w:rsidRPr="00AE7317">
              <w:t>Місцевий бюджет, СФ</w:t>
            </w:r>
          </w:p>
          <w:p w:rsidR="0022012E" w:rsidRPr="00AE7317" w:rsidRDefault="0022012E" w:rsidP="00833229">
            <w:pPr>
              <w:jc w:val="both"/>
            </w:pPr>
          </w:p>
        </w:tc>
        <w:tc>
          <w:tcPr>
            <w:tcW w:w="1174" w:type="dxa"/>
          </w:tcPr>
          <w:p w:rsidR="0022012E" w:rsidRPr="00AE7317" w:rsidRDefault="0022012E" w:rsidP="00833229">
            <w:pPr>
              <w:ind w:hanging="164"/>
              <w:jc w:val="center"/>
            </w:pPr>
          </w:p>
          <w:p w:rsidR="0022012E" w:rsidRPr="00AE7317" w:rsidRDefault="0022012E" w:rsidP="00833229">
            <w:pPr>
              <w:ind w:hanging="164"/>
              <w:jc w:val="center"/>
            </w:pPr>
            <w:r w:rsidRPr="00AE7317">
              <w:t>266,0</w:t>
            </w:r>
          </w:p>
        </w:tc>
        <w:tc>
          <w:tcPr>
            <w:tcW w:w="1415" w:type="dxa"/>
          </w:tcPr>
          <w:p w:rsidR="0022012E" w:rsidRPr="00AE7317" w:rsidRDefault="0022012E" w:rsidP="00833229">
            <w:pPr>
              <w:jc w:val="center"/>
            </w:pPr>
            <w:r w:rsidRPr="00975EA1">
              <w:t>-//-</w:t>
            </w:r>
          </w:p>
        </w:tc>
      </w:tr>
      <w:tr w:rsidR="0022012E" w:rsidRPr="00AE7317" w:rsidTr="00582D61">
        <w:trPr>
          <w:gridBefore w:val="1"/>
          <w:gridAfter w:val="1"/>
          <w:wBefore w:w="36" w:type="dxa"/>
          <w:wAfter w:w="23" w:type="dxa"/>
          <w:trHeight w:val="2019"/>
        </w:trPr>
        <w:tc>
          <w:tcPr>
            <w:tcW w:w="429" w:type="dxa"/>
          </w:tcPr>
          <w:p w:rsidR="0022012E" w:rsidRDefault="0022012E" w:rsidP="00833229">
            <w:pPr>
              <w:ind w:hanging="164"/>
              <w:jc w:val="both"/>
            </w:pPr>
          </w:p>
          <w:p w:rsidR="0022012E" w:rsidRPr="00597E7C" w:rsidRDefault="0022012E" w:rsidP="00833229"/>
          <w:p w:rsidR="0022012E" w:rsidRDefault="0022012E" w:rsidP="00833229"/>
          <w:p w:rsidR="0022012E" w:rsidRPr="00833229" w:rsidRDefault="0022012E" w:rsidP="00833229">
            <w:pPr>
              <w:ind w:right="-119"/>
              <w:rPr>
                <w:lang w:val="en-US"/>
              </w:rPr>
            </w:pPr>
            <w:r>
              <w:t>1</w:t>
            </w:r>
            <w:r>
              <w:rPr>
                <w:lang w:val="en-US"/>
              </w:rPr>
              <w:t>3</w:t>
            </w:r>
          </w:p>
        </w:tc>
        <w:tc>
          <w:tcPr>
            <w:tcW w:w="1839" w:type="dxa"/>
          </w:tcPr>
          <w:p w:rsidR="0022012E" w:rsidRPr="00AE7317" w:rsidRDefault="0022012E" w:rsidP="00833229">
            <w:pPr>
              <w:ind w:firstLine="7"/>
            </w:pPr>
            <w:r w:rsidRPr="00AE7317">
              <w:t>Виготовлення 7 штук показників місця знаходження споруд цивільного захисту</w:t>
            </w:r>
          </w:p>
        </w:tc>
        <w:tc>
          <w:tcPr>
            <w:tcW w:w="1414" w:type="dxa"/>
            <w:gridSpan w:val="2"/>
          </w:tcPr>
          <w:p w:rsidR="0022012E" w:rsidRPr="00AE7317" w:rsidRDefault="0022012E" w:rsidP="00833229">
            <w:pPr>
              <w:ind w:hanging="9"/>
              <w:jc w:val="both"/>
            </w:pPr>
            <w:r w:rsidRPr="00AE7317">
              <w:t xml:space="preserve">Виготовлення показників </w:t>
            </w:r>
          </w:p>
        </w:tc>
        <w:tc>
          <w:tcPr>
            <w:tcW w:w="1219" w:type="dxa"/>
            <w:gridSpan w:val="3"/>
          </w:tcPr>
          <w:p w:rsidR="0022012E" w:rsidRPr="00AE7317" w:rsidRDefault="0022012E" w:rsidP="00833229">
            <w:pPr>
              <w:ind w:firstLine="13"/>
              <w:jc w:val="both"/>
            </w:pPr>
            <w:r w:rsidRPr="00250CC1">
              <w:t>2023рік</w:t>
            </w:r>
          </w:p>
        </w:tc>
        <w:tc>
          <w:tcPr>
            <w:tcW w:w="1618" w:type="dxa"/>
            <w:gridSpan w:val="2"/>
          </w:tcPr>
          <w:p w:rsidR="0022012E" w:rsidRPr="00AE7317" w:rsidRDefault="0022012E" w:rsidP="00833229">
            <w:pPr>
              <w:jc w:val="both"/>
            </w:pPr>
            <w:r w:rsidRPr="00AE7317">
              <w:t>КП “Соснівкажитлокомунсер</w:t>
            </w:r>
          </w:p>
          <w:p w:rsidR="0022012E" w:rsidRPr="00AE7317" w:rsidRDefault="0022012E" w:rsidP="00833229">
            <w:pPr>
              <w:jc w:val="both"/>
            </w:pPr>
            <w:r w:rsidRPr="00AE7317">
              <w:t>віс”</w:t>
            </w:r>
          </w:p>
        </w:tc>
        <w:tc>
          <w:tcPr>
            <w:tcW w:w="1271" w:type="dxa"/>
            <w:gridSpan w:val="2"/>
          </w:tcPr>
          <w:p w:rsidR="0022012E" w:rsidRPr="00AE7317" w:rsidRDefault="0022012E" w:rsidP="00833229">
            <w:pPr>
              <w:jc w:val="both"/>
            </w:pPr>
            <w:r w:rsidRPr="00AE7317">
              <w:t>Місцевий бюджет,</w:t>
            </w:r>
            <w:r>
              <w:t xml:space="preserve"> </w:t>
            </w:r>
            <w:r w:rsidRPr="00AE7317">
              <w:t>ЗФ</w:t>
            </w:r>
          </w:p>
        </w:tc>
        <w:tc>
          <w:tcPr>
            <w:tcW w:w="1174" w:type="dxa"/>
          </w:tcPr>
          <w:p w:rsidR="0022012E" w:rsidRPr="00AE7317" w:rsidRDefault="0022012E" w:rsidP="00833229">
            <w:pPr>
              <w:ind w:hanging="164"/>
              <w:jc w:val="center"/>
            </w:pPr>
            <w:r w:rsidRPr="00AE7317">
              <w:t>4,0</w:t>
            </w:r>
          </w:p>
        </w:tc>
        <w:tc>
          <w:tcPr>
            <w:tcW w:w="1415" w:type="dxa"/>
          </w:tcPr>
          <w:p w:rsidR="0022012E" w:rsidRPr="00AE7317" w:rsidRDefault="0022012E" w:rsidP="00833229">
            <w:pPr>
              <w:jc w:val="center"/>
            </w:pPr>
            <w:r w:rsidRPr="00975EA1">
              <w:t>-//-</w:t>
            </w:r>
          </w:p>
        </w:tc>
      </w:tr>
      <w:tr w:rsidR="0022012E" w:rsidRPr="00AE7317" w:rsidTr="00582D61">
        <w:trPr>
          <w:gridBefore w:val="1"/>
          <w:gridAfter w:val="1"/>
          <w:wBefore w:w="36" w:type="dxa"/>
          <w:wAfter w:w="23" w:type="dxa"/>
          <w:trHeight w:val="1085"/>
        </w:trPr>
        <w:tc>
          <w:tcPr>
            <w:tcW w:w="429" w:type="dxa"/>
          </w:tcPr>
          <w:p w:rsidR="0022012E" w:rsidRDefault="0022012E" w:rsidP="00833229">
            <w:pPr>
              <w:spacing w:before="240"/>
              <w:ind w:hanging="164"/>
              <w:jc w:val="both"/>
            </w:pPr>
          </w:p>
          <w:p w:rsidR="0022012E" w:rsidRDefault="0022012E" w:rsidP="00833229"/>
          <w:p w:rsidR="0022012E" w:rsidRPr="00833229" w:rsidRDefault="0022012E" w:rsidP="00833229">
            <w:pPr>
              <w:ind w:right="-119"/>
              <w:rPr>
                <w:lang w:val="en-US"/>
              </w:rPr>
            </w:pPr>
            <w:r>
              <w:t>1</w:t>
            </w:r>
            <w:r>
              <w:rPr>
                <w:lang w:val="en-US"/>
              </w:rPr>
              <w:t>4</w:t>
            </w:r>
          </w:p>
        </w:tc>
        <w:tc>
          <w:tcPr>
            <w:tcW w:w="1839" w:type="dxa"/>
          </w:tcPr>
          <w:p w:rsidR="0022012E" w:rsidRPr="00AE7317" w:rsidRDefault="0022012E" w:rsidP="00833229">
            <w:pPr>
              <w:spacing w:before="240"/>
              <w:ind w:firstLine="7"/>
            </w:pPr>
            <w:r w:rsidRPr="00AE7317">
              <w:t>Закупівля лавок для сидіння в укриттях</w:t>
            </w:r>
          </w:p>
        </w:tc>
        <w:tc>
          <w:tcPr>
            <w:tcW w:w="1414" w:type="dxa"/>
            <w:gridSpan w:val="2"/>
          </w:tcPr>
          <w:p w:rsidR="0022012E" w:rsidRPr="00AE7317" w:rsidRDefault="0022012E" w:rsidP="00833229">
            <w:pPr>
              <w:spacing w:before="240"/>
              <w:ind w:hanging="9"/>
              <w:jc w:val="both"/>
            </w:pPr>
            <w:r w:rsidRPr="00AE7317">
              <w:t xml:space="preserve">Закупівля лавок </w:t>
            </w:r>
          </w:p>
        </w:tc>
        <w:tc>
          <w:tcPr>
            <w:tcW w:w="1219" w:type="dxa"/>
            <w:gridSpan w:val="3"/>
          </w:tcPr>
          <w:p w:rsidR="0022012E" w:rsidRPr="00AE7317" w:rsidRDefault="0022012E" w:rsidP="00833229">
            <w:pPr>
              <w:spacing w:before="240"/>
              <w:ind w:firstLine="13"/>
              <w:jc w:val="both"/>
            </w:pPr>
            <w:r w:rsidRPr="00250CC1">
              <w:t>2023рік</w:t>
            </w:r>
          </w:p>
        </w:tc>
        <w:tc>
          <w:tcPr>
            <w:tcW w:w="1618" w:type="dxa"/>
            <w:gridSpan w:val="2"/>
          </w:tcPr>
          <w:p w:rsidR="0022012E" w:rsidRPr="00AE7317" w:rsidRDefault="0022012E" w:rsidP="00833229">
            <w:pPr>
              <w:spacing w:before="240"/>
              <w:jc w:val="both"/>
            </w:pPr>
            <w:r w:rsidRPr="00AE7317">
              <w:t>КП “Соснівкажитлокомунсер</w:t>
            </w:r>
          </w:p>
          <w:p w:rsidR="0022012E" w:rsidRPr="00AE7317" w:rsidRDefault="0022012E" w:rsidP="00833229">
            <w:pPr>
              <w:spacing w:before="240"/>
              <w:jc w:val="both"/>
            </w:pPr>
            <w:r w:rsidRPr="00AE7317">
              <w:t>віс”</w:t>
            </w:r>
          </w:p>
        </w:tc>
        <w:tc>
          <w:tcPr>
            <w:tcW w:w="1271" w:type="dxa"/>
            <w:gridSpan w:val="2"/>
          </w:tcPr>
          <w:p w:rsidR="0022012E" w:rsidRPr="00AE7317" w:rsidRDefault="0022012E" w:rsidP="00833229">
            <w:pPr>
              <w:spacing w:before="240"/>
              <w:jc w:val="both"/>
            </w:pPr>
            <w:r w:rsidRPr="00AE7317">
              <w:t>Місцевий бюджет, ЗФ</w:t>
            </w:r>
          </w:p>
        </w:tc>
        <w:tc>
          <w:tcPr>
            <w:tcW w:w="1174" w:type="dxa"/>
          </w:tcPr>
          <w:p w:rsidR="0022012E" w:rsidRPr="00AE7317" w:rsidRDefault="0022012E" w:rsidP="00833229">
            <w:pPr>
              <w:spacing w:before="240"/>
              <w:ind w:hanging="164"/>
              <w:jc w:val="center"/>
            </w:pPr>
            <w:r w:rsidRPr="00AE7317">
              <w:t>99,0</w:t>
            </w:r>
          </w:p>
        </w:tc>
        <w:tc>
          <w:tcPr>
            <w:tcW w:w="1415" w:type="dxa"/>
          </w:tcPr>
          <w:p w:rsidR="0022012E" w:rsidRDefault="0022012E" w:rsidP="00833229">
            <w:pPr>
              <w:spacing w:before="240"/>
              <w:jc w:val="center"/>
            </w:pPr>
            <w:r w:rsidRPr="00203898">
              <w:t>-//-</w:t>
            </w:r>
          </w:p>
        </w:tc>
      </w:tr>
      <w:tr w:rsidR="0022012E" w:rsidRPr="00AE7317" w:rsidTr="00582D61">
        <w:trPr>
          <w:gridBefore w:val="1"/>
          <w:gridAfter w:val="1"/>
          <w:wBefore w:w="36" w:type="dxa"/>
          <w:wAfter w:w="23" w:type="dxa"/>
          <w:trHeight w:val="1852"/>
        </w:trPr>
        <w:tc>
          <w:tcPr>
            <w:tcW w:w="429" w:type="dxa"/>
          </w:tcPr>
          <w:p w:rsidR="0022012E" w:rsidRDefault="0022012E" w:rsidP="00833229">
            <w:pPr>
              <w:spacing w:before="240"/>
              <w:ind w:hanging="164"/>
              <w:jc w:val="both"/>
            </w:pPr>
          </w:p>
          <w:p w:rsidR="0022012E" w:rsidRDefault="0022012E" w:rsidP="00833229"/>
          <w:p w:rsidR="0022012E" w:rsidRPr="00833229" w:rsidRDefault="0022012E" w:rsidP="00833229">
            <w:pPr>
              <w:ind w:right="-261"/>
              <w:rPr>
                <w:lang w:val="en-US"/>
              </w:rPr>
            </w:pPr>
            <w:r>
              <w:t>1</w:t>
            </w:r>
            <w:r>
              <w:rPr>
                <w:lang w:val="en-US"/>
              </w:rPr>
              <w:t>5</w:t>
            </w:r>
          </w:p>
        </w:tc>
        <w:tc>
          <w:tcPr>
            <w:tcW w:w="1839" w:type="dxa"/>
          </w:tcPr>
          <w:p w:rsidR="0022012E" w:rsidRPr="00AE7317" w:rsidRDefault="0022012E" w:rsidP="00833229">
            <w:pPr>
              <w:spacing w:before="240"/>
              <w:ind w:firstLine="7"/>
            </w:pPr>
            <w:r w:rsidRPr="00AE7317">
              <w:t xml:space="preserve">Облаштування укриття </w:t>
            </w:r>
            <w:r>
              <w:t>в</w:t>
            </w:r>
            <w:r w:rsidRPr="00AE7317">
              <w:t xml:space="preserve"> Соснівському народному домі</w:t>
            </w:r>
          </w:p>
        </w:tc>
        <w:tc>
          <w:tcPr>
            <w:tcW w:w="1414" w:type="dxa"/>
            <w:gridSpan w:val="2"/>
          </w:tcPr>
          <w:p w:rsidR="0022012E" w:rsidRPr="00AE7317" w:rsidRDefault="0022012E" w:rsidP="00833229">
            <w:pPr>
              <w:spacing w:before="240"/>
              <w:ind w:hanging="9"/>
              <w:jc w:val="both"/>
            </w:pPr>
            <w:r w:rsidRPr="00AE7317">
              <w:t>Придбання  предметів, матеріалів, обладнання та інвентаря</w:t>
            </w:r>
          </w:p>
        </w:tc>
        <w:tc>
          <w:tcPr>
            <w:tcW w:w="1219" w:type="dxa"/>
            <w:gridSpan w:val="3"/>
          </w:tcPr>
          <w:p w:rsidR="0022012E" w:rsidRPr="00AE7317" w:rsidRDefault="0022012E" w:rsidP="00833229">
            <w:pPr>
              <w:spacing w:before="240"/>
              <w:ind w:firstLine="13"/>
              <w:jc w:val="both"/>
            </w:pPr>
            <w:r w:rsidRPr="00250CC1">
              <w:t>2023рік</w:t>
            </w:r>
          </w:p>
        </w:tc>
        <w:tc>
          <w:tcPr>
            <w:tcW w:w="1618" w:type="dxa"/>
            <w:gridSpan w:val="2"/>
          </w:tcPr>
          <w:p w:rsidR="0022012E" w:rsidRPr="00AE7317" w:rsidRDefault="0022012E" w:rsidP="00833229">
            <w:pPr>
              <w:spacing w:before="240"/>
              <w:jc w:val="both"/>
            </w:pPr>
            <w:r w:rsidRPr="00AE7317">
              <w:t>Відділ культури</w:t>
            </w:r>
            <w:r>
              <w:t xml:space="preserve"> ЧМР</w:t>
            </w:r>
          </w:p>
        </w:tc>
        <w:tc>
          <w:tcPr>
            <w:tcW w:w="1271" w:type="dxa"/>
            <w:gridSpan w:val="2"/>
          </w:tcPr>
          <w:p w:rsidR="0022012E" w:rsidRPr="00AE7317" w:rsidRDefault="0022012E" w:rsidP="00833229">
            <w:pPr>
              <w:spacing w:before="240"/>
              <w:jc w:val="both"/>
            </w:pPr>
            <w:r w:rsidRPr="00AE7317">
              <w:t>Місцевий бюджет,</w:t>
            </w:r>
            <w:r>
              <w:t xml:space="preserve"> </w:t>
            </w:r>
            <w:r w:rsidRPr="00AE7317">
              <w:t>ЗФ</w:t>
            </w:r>
          </w:p>
        </w:tc>
        <w:tc>
          <w:tcPr>
            <w:tcW w:w="1174" w:type="dxa"/>
          </w:tcPr>
          <w:p w:rsidR="0022012E" w:rsidRPr="00AE7317" w:rsidRDefault="0022012E" w:rsidP="00833229">
            <w:pPr>
              <w:spacing w:before="240"/>
              <w:ind w:hanging="164"/>
              <w:jc w:val="center"/>
            </w:pPr>
            <w:r w:rsidRPr="00AE7317">
              <w:t>141,0</w:t>
            </w:r>
          </w:p>
        </w:tc>
        <w:tc>
          <w:tcPr>
            <w:tcW w:w="1415" w:type="dxa"/>
          </w:tcPr>
          <w:p w:rsidR="0022012E" w:rsidRDefault="0022012E" w:rsidP="00833229">
            <w:pPr>
              <w:spacing w:before="240"/>
              <w:jc w:val="center"/>
            </w:pPr>
            <w:r w:rsidRPr="00203898">
              <w:t>-//-</w:t>
            </w:r>
          </w:p>
        </w:tc>
      </w:tr>
      <w:tr w:rsidR="0022012E" w:rsidRPr="00AE7317" w:rsidTr="00582D61">
        <w:trPr>
          <w:gridBefore w:val="1"/>
          <w:gridAfter w:val="1"/>
          <w:wBefore w:w="36" w:type="dxa"/>
          <w:wAfter w:w="23" w:type="dxa"/>
          <w:trHeight w:val="70"/>
        </w:trPr>
        <w:tc>
          <w:tcPr>
            <w:tcW w:w="7790" w:type="dxa"/>
            <w:gridSpan w:val="11"/>
          </w:tcPr>
          <w:p w:rsidR="0022012E" w:rsidRPr="00D937DB" w:rsidRDefault="0022012E" w:rsidP="00833229">
            <w:pPr>
              <w:ind w:hanging="164"/>
              <w:jc w:val="center"/>
              <w:rPr>
                <w:b/>
              </w:rPr>
            </w:pPr>
            <w:r w:rsidRPr="00D937DB">
              <w:rPr>
                <w:b/>
              </w:rPr>
              <w:t xml:space="preserve"> Всього </w:t>
            </w:r>
            <w:r w:rsidRPr="00D937DB">
              <w:rPr>
                <w:b/>
                <w:spacing w:val="-1"/>
              </w:rPr>
              <w:t>за рахунок коштів резервного фонду</w:t>
            </w:r>
          </w:p>
        </w:tc>
        <w:tc>
          <w:tcPr>
            <w:tcW w:w="1174" w:type="dxa"/>
          </w:tcPr>
          <w:p w:rsidR="0022012E" w:rsidRPr="00AE7317" w:rsidRDefault="0022012E" w:rsidP="00833229">
            <w:pPr>
              <w:jc w:val="center"/>
              <w:rPr>
                <w:b/>
              </w:rPr>
            </w:pPr>
            <w:r>
              <w:rPr>
                <w:b/>
              </w:rPr>
              <w:t>2680,014</w:t>
            </w:r>
          </w:p>
        </w:tc>
        <w:tc>
          <w:tcPr>
            <w:tcW w:w="1415" w:type="dxa"/>
          </w:tcPr>
          <w:p w:rsidR="0022012E" w:rsidRDefault="0022012E" w:rsidP="00833229">
            <w:pPr>
              <w:ind w:left="-395" w:firstLine="395"/>
            </w:pPr>
          </w:p>
          <w:p w:rsidR="0022012E" w:rsidRPr="00AE7317" w:rsidRDefault="0022012E" w:rsidP="00833229">
            <w:pPr>
              <w:ind w:left="-395" w:firstLine="395"/>
            </w:pPr>
          </w:p>
        </w:tc>
      </w:tr>
      <w:tr w:rsidR="0022012E" w:rsidRPr="00AE7317" w:rsidTr="00582D61">
        <w:trPr>
          <w:gridBefore w:val="1"/>
          <w:gridAfter w:val="1"/>
          <w:wBefore w:w="36" w:type="dxa"/>
          <w:wAfter w:w="23" w:type="dxa"/>
          <w:trHeight w:val="70"/>
        </w:trPr>
        <w:tc>
          <w:tcPr>
            <w:tcW w:w="7790" w:type="dxa"/>
            <w:gridSpan w:val="11"/>
          </w:tcPr>
          <w:p w:rsidR="0022012E" w:rsidRPr="00AE7317" w:rsidRDefault="0022012E" w:rsidP="00833229">
            <w:pPr>
              <w:ind w:hanging="164"/>
              <w:jc w:val="center"/>
              <w:rPr>
                <w:b/>
              </w:rPr>
            </w:pPr>
            <w:r w:rsidRPr="00AE7317">
              <w:rPr>
                <w:b/>
              </w:rPr>
              <w:t xml:space="preserve">         в тому числі  кошти загального фонду бюджету</w:t>
            </w:r>
          </w:p>
        </w:tc>
        <w:tc>
          <w:tcPr>
            <w:tcW w:w="1174" w:type="dxa"/>
          </w:tcPr>
          <w:p w:rsidR="0022012E" w:rsidRPr="00AE7317" w:rsidRDefault="0022012E" w:rsidP="00697B64">
            <w:pPr>
              <w:ind w:right="-286"/>
              <w:jc w:val="both"/>
              <w:rPr>
                <w:b/>
              </w:rPr>
            </w:pPr>
            <w:r w:rsidRPr="00AE7317">
              <w:rPr>
                <w:b/>
              </w:rPr>
              <w:t xml:space="preserve">  </w:t>
            </w:r>
            <w:r>
              <w:rPr>
                <w:b/>
              </w:rPr>
              <w:t>2248,014</w:t>
            </w:r>
          </w:p>
        </w:tc>
        <w:tc>
          <w:tcPr>
            <w:tcW w:w="1415" w:type="dxa"/>
          </w:tcPr>
          <w:p w:rsidR="0022012E" w:rsidRPr="00AE7317" w:rsidRDefault="0022012E" w:rsidP="00833229">
            <w:pPr>
              <w:ind w:left="-395" w:firstLine="395"/>
            </w:pPr>
          </w:p>
        </w:tc>
      </w:tr>
      <w:tr w:rsidR="0022012E" w:rsidRPr="00AE7317" w:rsidTr="00582D61">
        <w:trPr>
          <w:gridBefore w:val="1"/>
          <w:gridAfter w:val="1"/>
          <w:wBefore w:w="36" w:type="dxa"/>
          <w:wAfter w:w="23" w:type="dxa"/>
          <w:trHeight w:val="597"/>
        </w:trPr>
        <w:tc>
          <w:tcPr>
            <w:tcW w:w="7790" w:type="dxa"/>
            <w:gridSpan w:val="11"/>
          </w:tcPr>
          <w:p w:rsidR="0022012E" w:rsidRDefault="0022012E" w:rsidP="00833229">
            <w:pPr>
              <w:ind w:hanging="164"/>
              <w:jc w:val="center"/>
              <w:rPr>
                <w:b/>
              </w:rPr>
            </w:pPr>
            <w:r w:rsidRPr="00AE7317">
              <w:rPr>
                <w:b/>
              </w:rPr>
              <w:t xml:space="preserve">                                             </w:t>
            </w:r>
          </w:p>
          <w:p w:rsidR="0022012E" w:rsidRPr="00AE7317" w:rsidRDefault="0022012E" w:rsidP="00833229">
            <w:pPr>
              <w:ind w:hanging="164"/>
              <w:jc w:val="center"/>
              <w:rPr>
                <w:b/>
              </w:rPr>
            </w:pPr>
            <w:r w:rsidRPr="00AE7317">
              <w:rPr>
                <w:b/>
              </w:rPr>
              <w:t xml:space="preserve">     спеціального фонду бюджету                                                                 </w:t>
            </w:r>
          </w:p>
        </w:tc>
        <w:tc>
          <w:tcPr>
            <w:tcW w:w="1174" w:type="dxa"/>
          </w:tcPr>
          <w:p w:rsidR="0022012E" w:rsidRDefault="0022012E" w:rsidP="00833229">
            <w:pPr>
              <w:jc w:val="both"/>
              <w:rPr>
                <w:b/>
              </w:rPr>
            </w:pPr>
            <w:r>
              <w:rPr>
                <w:b/>
              </w:rPr>
              <w:t xml:space="preserve"> </w:t>
            </w:r>
          </w:p>
          <w:p w:rsidR="0022012E" w:rsidRPr="00AE7317" w:rsidRDefault="0022012E" w:rsidP="00697B64">
            <w:pPr>
              <w:jc w:val="both"/>
              <w:rPr>
                <w:b/>
              </w:rPr>
            </w:pPr>
            <w:r>
              <w:rPr>
                <w:b/>
              </w:rPr>
              <w:t xml:space="preserve"> 432,0</w:t>
            </w:r>
          </w:p>
        </w:tc>
        <w:tc>
          <w:tcPr>
            <w:tcW w:w="1415" w:type="dxa"/>
          </w:tcPr>
          <w:p w:rsidR="0022012E" w:rsidRDefault="0022012E" w:rsidP="00833229">
            <w:pPr>
              <w:ind w:left="-395" w:firstLine="395"/>
            </w:pPr>
          </w:p>
          <w:p w:rsidR="0022012E" w:rsidRPr="00AE7317" w:rsidRDefault="0022012E" w:rsidP="00833229">
            <w:pPr>
              <w:ind w:left="-395" w:firstLine="395"/>
            </w:pPr>
          </w:p>
        </w:tc>
      </w:tr>
      <w:tr w:rsidR="0022012E" w:rsidRPr="00E859A0" w:rsidTr="00C40A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00"/>
        </w:trPr>
        <w:tc>
          <w:tcPr>
            <w:tcW w:w="46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012E" w:rsidRPr="00E859A0" w:rsidRDefault="0022012E" w:rsidP="00C40A8D">
            <w:pPr>
              <w:spacing w:before="240" w:after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1</w:t>
            </w:r>
            <w:r>
              <w:rPr>
                <w:color w:val="000000"/>
                <w:lang w:val="ru-RU" w:eastAsia="ru-RU"/>
              </w:rPr>
              <w:t>5</w:t>
            </w:r>
          </w:p>
        </w:tc>
        <w:tc>
          <w:tcPr>
            <w:tcW w:w="18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12E" w:rsidRPr="00E859A0" w:rsidRDefault="0022012E" w:rsidP="00C40A8D">
            <w:pPr>
              <w:spacing w:before="240" w:after="240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П</w:t>
            </w:r>
            <w:r w:rsidRPr="00E859A0">
              <w:rPr>
                <w:color w:val="000000"/>
                <w:lang w:val="ru-RU" w:eastAsia="ru-RU"/>
              </w:rPr>
              <w:t xml:space="preserve">риведення захисних споруд цивільного захисту у готовність до укриття дітей ЗДО №6 </w:t>
            </w:r>
          </w:p>
        </w:tc>
        <w:tc>
          <w:tcPr>
            <w:tcW w:w="16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12E" w:rsidRPr="00E859A0" w:rsidRDefault="0022012E" w:rsidP="00C40A8D">
            <w:pPr>
              <w:spacing w:before="240" w:after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придбання первинних засобів пожежогасіння для укриття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012E" w:rsidRPr="00E859A0" w:rsidRDefault="0022012E" w:rsidP="00C40A8D">
            <w:pPr>
              <w:spacing w:before="240" w:after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2023р.</w:t>
            </w:r>
          </w:p>
        </w:tc>
        <w:tc>
          <w:tcPr>
            <w:tcW w:w="16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12E" w:rsidRPr="00E859A0" w:rsidRDefault="0022012E" w:rsidP="00C40A8D">
            <w:pPr>
              <w:spacing w:before="240" w:after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відділ освіти,  ЗДО №6</w:t>
            </w: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012E" w:rsidRPr="00E859A0" w:rsidRDefault="0022012E" w:rsidP="00C40A8D">
            <w:pPr>
              <w:spacing w:before="240" w:after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012E" w:rsidRPr="00E859A0" w:rsidRDefault="0022012E" w:rsidP="00C40A8D">
            <w:pPr>
              <w:spacing w:before="240" w:after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4,0</w:t>
            </w:r>
          </w:p>
        </w:tc>
        <w:tc>
          <w:tcPr>
            <w:tcW w:w="14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12E" w:rsidRPr="00E859A0" w:rsidRDefault="0022012E" w:rsidP="00C40A8D">
            <w:pPr>
              <w:spacing w:before="240" w:after="240"/>
              <w:rPr>
                <w:color w:val="000000"/>
                <w:sz w:val="24"/>
                <w:szCs w:val="24"/>
                <w:lang w:val="ru-RU" w:eastAsia="ru-RU"/>
              </w:rPr>
            </w:pPr>
            <w:r w:rsidRPr="00E859A0">
              <w:rPr>
                <w:color w:val="000000"/>
                <w:sz w:val="24"/>
                <w:szCs w:val="24"/>
                <w:lang w:val="ru-RU" w:eastAsia="ru-RU"/>
              </w:rPr>
              <w:t>створення належних умов укриття дітей в захисних спорудах</w:t>
            </w:r>
          </w:p>
        </w:tc>
      </w:tr>
      <w:tr w:rsidR="0022012E" w:rsidRPr="00E859A0" w:rsidTr="00C40A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86"/>
        </w:trPr>
        <w:tc>
          <w:tcPr>
            <w:tcW w:w="46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012E" w:rsidRPr="00E859A0" w:rsidRDefault="0022012E" w:rsidP="00C40A8D">
            <w:pPr>
              <w:spacing w:before="240" w:after="240"/>
              <w:rPr>
                <w:color w:val="000000"/>
                <w:lang w:val="ru-RU" w:eastAsia="ru-RU"/>
              </w:rPr>
            </w:pPr>
          </w:p>
        </w:tc>
        <w:tc>
          <w:tcPr>
            <w:tcW w:w="18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12E" w:rsidRPr="00E859A0" w:rsidRDefault="0022012E" w:rsidP="00C40A8D">
            <w:pPr>
              <w:spacing w:before="240" w:after="240"/>
              <w:rPr>
                <w:color w:val="000000"/>
                <w:lang w:val="ru-RU" w:eastAsia="ru-RU"/>
              </w:rPr>
            </w:pPr>
          </w:p>
        </w:tc>
        <w:tc>
          <w:tcPr>
            <w:tcW w:w="16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12E" w:rsidRPr="00E859A0" w:rsidRDefault="0022012E" w:rsidP="00C40A8D">
            <w:pPr>
              <w:spacing w:before="240" w:after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придбання фарби водоемульсійної для укриття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012E" w:rsidRPr="00E859A0" w:rsidRDefault="0022012E" w:rsidP="00C40A8D">
            <w:pPr>
              <w:spacing w:before="240" w:after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2023р.</w:t>
            </w:r>
          </w:p>
        </w:tc>
        <w:tc>
          <w:tcPr>
            <w:tcW w:w="16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12E" w:rsidRPr="00E859A0" w:rsidRDefault="0022012E" w:rsidP="00C40A8D">
            <w:pPr>
              <w:spacing w:before="240" w:after="240"/>
              <w:rPr>
                <w:color w:val="000000"/>
                <w:lang w:val="ru-RU" w:eastAsia="ru-RU"/>
              </w:rPr>
            </w:pP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012E" w:rsidRPr="00E859A0" w:rsidRDefault="0022012E" w:rsidP="00C40A8D">
            <w:pPr>
              <w:spacing w:before="240" w:after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012E" w:rsidRPr="00E859A0" w:rsidRDefault="0022012E" w:rsidP="00C40A8D">
            <w:pPr>
              <w:spacing w:before="240" w:after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8,0</w:t>
            </w:r>
          </w:p>
        </w:tc>
        <w:tc>
          <w:tcPr>
            <w:tcW w:w="1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12E" w:rsidRDefault="0022012E" w:rsidP="00C40A8D">
            <w:pPr>
              <w:spacing w:before="240" w:after="240"/>
            </w:pPr>
            <w:r w:rsidRPr="00513761">
              <w:t>-//-</w:t>
            </w:r>
          </w:p>
        </w:tc>
      </w:tr>
      <w:tr w:rsidR="0022012E" w:rsidRPr="00E859A0" w:rsidTr="00C40A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48"/>
        </w:trPr>
        <w:tc>
          <w:tcPr>
            <w:tcW w:w="46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012E" w:rsidRPr="00E859A0" w:rsidRDefault="0022012E" w:rsidP="00C40A8D">
            <w:pPr>
              <w:spacing w:before="240" w:after="240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16</w:t>
            </w:r>
          </w:p>
        </w:tc>
        <w:tc>
          <w:tcPr>
            <w:tcW w:w="187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012E" w:rsidRPr="00E859A0" w:rsidRDefault="0022012E" w:rsidP="00C40A8D">
            <w:pPr>
              <w:spacing w:before="240" w:after="240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П</w:t>
            </w:r>
            <w:r w:rsidRPr="00E859A0">
              <w:rPr>
                <w:color w:val="000000"/>
                <w:lang w:val="ru-RU" w:eastAsia="ru-RU"/>
              </w:rPr>
              <w:t>риведення захисних споруд цивільного захисту у готовність до укриття дітей ЗДО №4</w:t>
            </w:r>
          </w:p>
        </w:tc>
        <w:tc>
          <w:tcPr>
            <w:tcW w:w="16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12E" w:rsidRPr="00E859A0" w:rsidRDefault="0022012E" w:rsidP="00C40A8D">
            <w:pPr>
              <w:spacing w:before="240" w:after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облаштування власного укриття блоками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012E" w:rsidRPr="00E859A0" w:rsidRDefault="0022012E" w:rsidP="00C40A8D">
            <w:pPr>
              <w:spacing w:before="240" w:after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2023р.</w:t>
            </w:r>
          </w:p>
        </w:tc>
        <w:tc>
          <w:tcPr>
            <w:tcW w:w="162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12E" w:rsidRPr="00E859A0" w:rsidRDefault="0022012E" w:rsidP="00C40A8D">
            <w:pPr>
              <w:spacing w:before="240" w:after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відділ освіти,  ЗДО №4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012E" w:rsidRPr="00E859A0" w:rsidRDefault="0022012E" w:rsidP="00C40A8D">
            <w:pPr>
              <w:spacing w:before="240" w:after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012E" w:rsidRPr="00E859A0" w:rsidRDefault="0022012E" w:rsidP="00C40A8D">
            <w:pPr>
              <w:spacing w:before="240" w:after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199,0</w:t>
            </w:r>
          </w:p>
        </w:tc>
        <w:tc>
          <w:tcPr>
            <w:tcW w:w="1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12E" w:rsidRDefault="0022012E" w:rsidP="00C40A8D">
            <w:pPr>
              <w:spacing w:before="240" w:after="240"/>
            </w:pPr>
            <w:r w:rsidRPr="00513761">
              <w:t>-//-</w:t>
            </w:r>
          </w:p>
        </w:tc>
      </w:tr>
      <w:tr w:rsidR="0022012E" w:rsidRPr="00E859A0" w:rsidTr="00C40A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48"/>
        </w:trPr>
        <w:tc>
          <w:tcPr>
            <w:tcW w:w="46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012E" w:rsidRPr="00E859A0" w:rsidRDefault="0022012E" w:rsidP="00C40A8D">
            <w:pPr>
              <w:spacing w:before="240" w:after="240"/>
              <w:rPr>
                <w:color w:val="000000"/>
                <w:lang w:val="ru-RU" w:eastAsia="ru-RU"/>
              </w:rPr>
            </w:pPr>
          </w:p>
        </w:tc>
        <w:tc>
          <w:tcPr>
            <w:tcW w:w="187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012E" w:rsidRPr="00E859A0" w:rsidRDefault="0022012E" w:rsidP="00C40A8D">
            <w:pPr>
              <w:spacing w:before="240" w:after="240"/>
              <w:rPr>
                <w:color w:val="000000"/>
                <w:lang w:val="ru-RU" w:eastAsia="ru-RU"/>
              </w:rPr>
            </w:pPr>
          </w:p>
        </w:tc>
        <w:tc>
          <w:tcPr>
            <w:tcW w:w="16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12E" w:rsidRPr="00E859A0" w:rsidRDefault="0022012E" w:rsidP="00C40A8D">
            <w:pPr>
              <w:spacing w:before="240" w:after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Придбання обладнання і матеріали для укриття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012E" w:rsidRPr="00E859A0" w:rsidRDefault="0022012E" w:rsidP="00C40A8D">
            <w:pPr>
              <w:spacing w:before="240" w:after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2023р.</w:t>
            </w:r>
          </w:p>
        </w:tc>
        <w:tc>
          <w:tcPr>
            <w:tcW w:w="162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12E" w:rsidRPr="00E859A0" w:rsidRDefault="0022012E" w:rsidP="00C40A8D">
            <w:pPr>
              <w:spacing w:before="240" w:after="240"/>
              <w:rPr>
                <w:color w:val="000000"/>
                <w:lang w:val="ru-RU" w:eastAsia="ru-RU"/>
              </w:rPr>
            </w:pP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012E" w:rsidRPr="00E859A0" w:rsidRDefault="0022012E" w:rsidP="00C40A8D">
            <w:pPr>
              <w:spacing w:before="240" w:after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012E" w:rsidRPr="00E859A0" w:rsidRDefault="0022012E" w:rsidP="00C40A8D">
            <w:pPr>
              <w:spacing w:before="240" w:after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12,3</w:t>
            </w:r>
          </w:p>
        </w:tc>
        <w:tc>
          <w:tcPr>
            <w:tcW w:w="1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12E" w:rsidRDefault="0022012E" w:rsidP="00C40A8D">
            <w:pPr>
              <w:spacing w:before="240" w:after="240"/>
            </w:pPr>
            <w:r w:rsidRPr="00513761">
              <w:t>-//-</w:t>
            </w:r>
          </w:p>
        </w:tc>
      </w:tr>
      <w:tr w:rsidR="0022012E" w:rsidRPr="00E859A0" w:rsidTr="00C40A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6"/>
        </w:trPr>
        <w:tc>
          <w:tcPr>
            <w:tcW w:w="46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012E" w:rsidRPr="00E859A0" w:rsidRDefault="0022012E" w:rsidP="00C40A8D">
            <w:pPr>
              <w:spacing w:before="240" w:after="240"/>
              <w:rPr>
                <w:color w:val="000000"/>
                <w:lang w:val="ru-RU" w:eastAsia="ru-RU"/>
              </w:rPr>
            </w:pPr>
          </w:p>
        </w:tc>
        <w:tc>
          <w:tcPr>
            <w:tcW w:w="187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012E" w:rsidRPr="00E859A0" w:rsidRDefault="0022012E" w:rsidP="00C40A8D">
            <w:pPr>
              <w:spacing w:before="240" w:after="240"/>
              <w:rPr>
                <w:color w:val="000000"/>
                <w:lang w:val="ru-RU" w:eastAsia="ru-RU"/>
              </w:rPr>
            </w:pPr>
          </w:p>
        </w:tc>
        <w:tc>
          <w:tcPr>
            <w:tcW w:w="16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12E" w:rsidRPr="00E859A0" w:rsidRDefault="0022012E" w:rsidP="00C40A8D">
            <w:pPr>
              <w:spacing w:before="240" w:after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поточний ремонт укриття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012E" w:rsidRPr="00E859A0" w:rsidRDefault="0022012E" w:rsidP="00C40A8D">
            <w:pPr>
              <w:spacing w:before="240" w:after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2023р.</w:t>
            </w:r>
          </w:p>
        </w:tc>
        <w:tc>
          <w:tcPr>
            <w:tcW w:w="162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12E" w:rsidRPr="00E859A0" w:rsidRDefault="0022012E" w:rsidP="00C40A8D">
            <w:pPr>
              <w:spacing w:before="240" w:after="240"/>
              <w:rPr>
                <w:color w:val="000000"/>
                <w:lang w:val="ru-RU" w:eastAsia="ru-RU"/>
              </w:rPr>
            </w:pP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012E" w:rsidRPr="00E859A0" w:rsidRDefault="0022012E" w:rsidP="00C40A8D">
            <w:pPr>
              <w:spacing w:before="240" w:after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012E" w:rsidRPr="00E859A0" w:rsidRDefault="0022012E" w:rsidP="00C40A8D">
            <w:pPr>
              <w:spacing w:before="240" w:after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99,0</w:t>
            </w:r>
          </w:p>
        </w:tc>
        <w:tc>
          <w:tcPr>
            <w:tcW w:w="1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12E" w:rsidRDefault="0022012E" w:rsidP="00C40A8D">
            <w:pPr>
              <w:spacing w:before="240" w:after="240"/>
            </w:pPr>
            <w:r w:rsidRPr="00513761">
              <w:t>-//-</w:t>
            </w:r>
          </w:p>
        </w:tc>
      </w:tr>
      <w:tr w:rsidR="0022012E" w:rsidRPr="00E859A0" w:rsidTr="00C40A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49"/>
        </w:trPr>
        <w:tc>
          <w:tcPr>
            <w:tcW w:w="4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12E" w:rsidRPr="00E859A0" w:rsidRDefault="0022012E" w:rsidP="00C40A8D">
            <w:pPr>
              <w:spacing w:before="240" w:after="240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17</w:t>
            </w:r>
          </w:p>
        </w:tc>
        <w:tc>
          <w:tcPr>
            <w:tcW w:w="18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12E" w:rsidRPr="00E859A0" w:rsidRDefault="0022012E" w:rsidP="00C40A8D">
            <w:pPr>
              <w:spacing w:before="240" w:after="240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П</w:t>
            </w:r>
            <w:r w:rsidRPr="00E859A0">
              <w:rPr>
                <w:color w:val="000000"/>
                <w:lang w:val="ru-RU" w:eastAsia="ru-RU"/>
              </w:rPr>
              <w:t>риведення захисних споруд цивільного захисту у готовність до укриття дітей ЗДО №5</w:t>
            </w:r>
          </w:p>
        </w:tc>
        <w:tc>
          <w:tcPr>
            <w:tcW w:w="16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12E" w:rsidRPr="00E859A0" w:rsidRDefault="0022012E" w:rsidP="00C40A8D">
            <w:pPr>
              <w:spacing w:before="240" w:after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 xml:space="preserve">обладнання і матеріали для укриття 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012E" w:rsidRPr="00E859A0" w:rsidRDefault="0022012E" w:rsidP="00C40A8D">
            <w:pPr>
              <w:spacing w:before="240" w:after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2023р.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12E" w:rsidRPr="00E859A0" w:rsidRDefault="0022012E" w:rsidP="00C40A8D">
            <w:pPr>
              <w:spacing w:before="240" w:after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відділ освіти, ЗДО №5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012E" w:rsidRPr="00E859A0" w:rsidRDefault="0022012E" w:rsidP="00C40A8D">
            <w:pPr>
              <w:spacing w:before="240" w:after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012E" w:rsidRPr="00E859A0" w:rsidRDefault="0022012E" w:rsidP="00C40A8D">
            <w:pPr>
              <w:spacing w:before="240" w:after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48,0</w:t>
            </w:r>
          </w:p>
        </w:tc>
        <w:tc>
          <w:tcPr>
            <w:tcW w:w="1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12E" w:rsidRDefault="0022012E" w:rsidP="00C40A8D">
            <w:pPr>
              <w:spacing w:before="240" w:after="240"/>
            </w:pPr>
            <w:r w:rsidRPr="00513761">
              <w:t>-//-</w:t>
            </w:r>
          </w:p>
        </w:tc>
      </w:tr>
      <w:tr w:rsidR="0022012E" w:rsidRPr="00E859A0" w:rsidTr="00C40A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46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012E" w:rsidRPr="00E859A0" w:rsidRDefault="0022012E" w:rsidP="00C40A8D">
            <w:pPr>
              <w:spacing w:before="240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18</w:t>
            </w:r>
          </w:p>
        </w:tc>
        <w:tc>
          <w:tcPr>
            <w:tcW w:w="187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012E" w:rsidRPr="00E859A0" w:rsidRDefault="0022012E" w:rsidP="00C40A8D">
            <w:pPr>
              <w:spacing w:before="240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П</w:t>
            </w:r>
            <w:r w:rsidRPr="00E859A0">
              <w:rPr>
                <w:color w:val="000000"/>
                <w:lang w:val="ru-RU" w:eastAsia="ru-RU"/>
              </w:rPr>
              <w:t>риведення захисних споруд цивільного захисту у готовність до укриття дітей ЗДО № 10</w:t>
            </w:r>
          </w:p>
        </w:tc>
        <w:tc>
          <w:tcPr>
            <w:tcW w:w="16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12E" w:rsidRPr="00E859A0" w:rsidRDefault="0022012E" w:rsidP="00C40A8D">
            <w:pPr>
              <w:spacing w:before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поточний ремонт групи в ЗДО №10 (облаштування під найпростіше укриття)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012E" w:rsidRPr="00E859A0" w:rsidRDefault="0022012E" w:rsidP="00C40A8D">
            <w:pPr>
              <w:spacing w:before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2023р.</w:t>
            </w:r>
          </w:p>
        </w:tc>
        <w:tc>
          <w:tcPr>
            <w:tcW w:w="162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12E" w:rsidRPr="00E859A0" w:rsidRDefault="0022012E" w:rsidP="00C40A8D">
            <w:pPr>
              <w:spacing w:before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відділ освіти, ЗДО №10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012E" w:rsidRPr="00E859A0" w:rsidRDefault="0022012E" w:rsidP="00C40A8D">
            <w:pPr>
              <w:spacing w:before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012E" w:rsidRPr="00E859A0" w:rsidRDefault="0022012E" w:rsidP="00C40A8D">
            <w:pPr>
              <w:spacing w:before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95,0</w:t>
            </w:r>
          </w:p>
        </w:tc>
        <w:tc>
          <w:tcPr>
            <w:tcW w:w="1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12E" w:rsidRDefault="0022012E" w:rsidP="00C40A8D">
            <w:pPr>
              <w:spacing w:before="240"/>
            </w:pPr>
            <w:r w:rsidRPr="00513761">
              <w:t>-//-</w:t>
            </w:r>
          </w:p>
        </w:tc>
      </w:tr>
      <w:tr w:rsidR="0022012E" w:rsidRPr="00E859A0" w:rsidTr="00C40A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48"/>
        </w:trPr>
        <w:tc>
          <w:tcPr>
            <w:tcW w:w="46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012E" w:rsidRPr="00E859A0" w:rsidRDefault="0022012E" w:rsidP="00C40A8D">
            <w:pPr>
              <w:spacing w:before="240"/>
              <w:rPr>
                <w:color w:val="000000"/>
                <w:lang w:val="ru-RU" w:eastAsia="ru-RU"/>
              </w:rPr>
            </w:pPr>
          </w:p>
        </w:tc>
        <w:tc>
          <w:tcPr>
            <w:tcW w:w="187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012E" w:rsidRPr="00E859A0" w:rsidRDefault="0022012E" w:rsidP="00C40A8D">
            <w:pPr>
              <w:spacing w:before="240"/>
              <w:rPr>
                <w:color w:val="000000"/>
                <w:lang w:val="ru-RU" w:eastAsia="ru-RU"/>
              </w:rPr>
            </w:pPr>
          </w:p>
        </w:tc>
        <w:tc>
          <w:tcPr>
            <w:tcW w:w="16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12E" w:rsidRPr="00E859A0" w:rsidRDefault="0022012E" w:rsidP="00C40A8D">
            <w:pPr>
              <w:spacing w:before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поточний ремонт групи (облаштування під найпростіше укриття)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012E" w:rsidRPr="00E859A0" w:rsidRDefault="0022012E" w:rsidP="00C40A8D">
            <w:pPr>
              <w:spacing w:before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2023р.</w:t>
            </w:r>
          </w:p>
        </w:tc>
        <w:tc>
          <w:tcPr>
            <w:tcW w:w="162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12E" w:rsidRPr="00E859A0" w:rsidRDefault="0022012E" w:rsidP="00C40A8D">
            <w:pPr>
              <w:spacing w:before="240"/>
              <w:rPr>
                <w:color w:val="000000"/>
                <w:lang w:val="ru-RU" w:eastAsia="ru-RU"/>
              </w:rPr>
            </w:pP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012E" w:rsidRPr="00E859A0" w:rsidRDefault="0022012E" w:rsidP="00C40A8D">
            <w:pPr>
              <w:spacing w:before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012E" w:rsidRPr="00E859A0" w:rsidRDefault="0022012E" w:rsidP="00C40A8D">
            <w:pPr>
              <w:spacing w:before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28,0</w:t>
            </w:r>
          </w:p>
        </w:tc>
        <w:tc>
          <w:tcPr>
            <w:tcW w:w="1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12E" w:rsidRDefault="0022012E" w:rsidP="00C40A8D">
            <w:pPr>
              <w:spacing w:before="240"/>
            </w:pPr>
            <w:r w:rsidRPr="00513761">
              <w:t>-//-</w:t>
            </w:r>
          </w:p>
        </w:tc>
      </w:tr>
      <w:tr w:rsidR="0022012E" w:rsidRPr="00E859A0" w:rsidTr="00C40A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06"/>
        </w:trPr>
        <w:tc>
          <w:tcPr>
            <w:tcW w:w="4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12E" w:rsidRPr="00E859A0" w:rsidRDefault="0022012E" w:rsidP="00C40A8D">
            <w:pPr>
              <w:spacing w:before="240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19</w:t>
            </w:r>
          </w:p>
        </w:tc>
        <w:tc>
          <w:tcPr>
            <w:tcW w:w="18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12E" w:rsidRPr="00E859A0" w:rsidRDefault="0022012E" w:rsidP="00C40A8D">
            <w:pPr>
              <w:spacing w:before="240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П</w:t>
            </w:r>
            <w:r w:rsidRPr="00E859A0">
              <w:rPr>
                <w:color w:val="000000"/>
                <w:lang w:val="ru-RU" w:eastAsia="ru-RU"/>
              </w:rPr>
              <w:t>риведення захисних споруд цивільного захисту у готовність до укриття дітей ЗДО № 13</w:t>
            </w:r>
          </w:p>
        </w:tc>
        <w:tc>
          <w:tcPr>
            <w:tcW w:w="16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12E" w:rsidRPr="00E859A0" w:rsidRDefault="0022012E" w:rsidP="00C40A8D">
            <w:pPr>
              <w:spacing w:before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обладнання і матеріали для укриття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012E" w:rsidRPr="00E859A0" w:rsidRDefault="0022012E" w:rsidP="00C40A8D">
            <w:pPr>
              <w:spacing w:before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2023р.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12E" w:rsidRPr="00E859A0" w:rsidRDefault="0022012E" w:rsidP="00C40A8D">
            <w:pPr>
              <w:spacing w:before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відділ освіти, ЗДО №13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012E" w:rsidRPr="00E859A0" w:rsidRDefault="0022012E" w:rsidP="00C40A8D">
            <w:pPr>
              <w:spacing w:before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012E" w:rsidRPr="00E859A0" w:rsidRDefault="0022012E" w:rsidP="00C40A8D">
            <w:pPr>
              <w:spacing w:before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4,6</w:t>
            </w:r>
          </w:p>
        </w:tc>
        <w:tc>
          <w:tcPr>
            <w:tcW w:w="1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12E" w:rsidRDefault="0022012E" w:rsidP="00C40A8D">
            <w:pPr>
              <w:spacing w:before="240"/>
            </w:pPr>
            <w:r w:rsidRPr="00513761">
              <w:t>-//-</w:t>
            </w:r>
          </w:p>
        </w:tc>
      </w:tr>
      <w:tr w:rsidR="0022012E" w:rsidRPr="00E859A0" w:rsidTr="00C40A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86"/>
        </w:trPr>
        <w:tc>
          <w:tcPr>
            <w:tcW w:w="46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012E" w:rsidRPr="00E859A0" w:rsidRDefault="0022012E" w:rsidP="00C40A8D">
            <w:pPr>
              <w:spacing w:before="240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20</w:t>
            </w:r>
          </w:p>
        </w:tc>
        <w:tc>
          <w:tcPr>
            <w:tcW w:w="187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012E" w:rsidRPr="00E859A0" w:rsidRDefault="0022012E" w:rsidP="00C40A8D">
            <w:pPr>
              <w:spacing w:before="240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П</w:t>
            </w:r>
            <w:r w:rsidRPr="00E859A0">
              <w:rPr>
                <w:color w:val="000000"/>
                <w:lang w:val="ru-RU" w:eastAsia="ru-RU"/>
              </w:rPr>
              <w:t>риведення захисних споруд цивільного захисту у готовність до укриття дітей ЗДО №  17</w:t>
            </w:r>
          </w:p>
        </w:tc>
        <w:tc>
          <w:tcPr>
            <w:tcW w:w="16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12E" w:rsidRPr="00E859A0" w:rsidRDefault="0022012E" w:rsidP="00C40A8D">
            <w:pPr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поточний ремонт системи теплопостачання в укритті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012E" w:rsidRPr="00E859A0" w:rsidRDefault="0022012E" w:rsidP="00C40A8D">
            <w:pPr>
              <w:spacing w:before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2023р.</w:t>
            </w:r>
          </w:p>
        </w:tc>
        <w:tc>
          <w:tcPr>
            <w:tcW w:w="162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12E" w:rsidRPr="00E859A0" w:rsidRDefault="0022012E" w:rsidP="00C40A8D">
            <w:pPr>
              <w:spacing w:before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відділ освіти,  ЗДО №17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012E" w:rsidRPr="00E859A0" w:rsidRDefault="0022012E" w:rsidP="00C40A8D">
            <w:pPr>
              <w:spacing w:before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012E" w:rsidRPr="00E859A0" w:rsidRDefault="0022012E" w:rsidP="00C40A8D">
            <w:pPr>
              <w:spacing w:before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100,0</w:t>
            </w:r>
          </w:p>
        </w:tc>
        <w:tc>
          <w:tcPr>
            <w:tcW w:w="1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12E" w:rsidRDefault="0022012E" w:rsidP="00C40A8D">
            <w:pPr>
              <w:spacing w:before="240"/>
            </w:pPr>
            <w:r w:rsidRPr="00513761">
              <w:t>-//-</w:t>
            </w:r>
          </w:p>
        </w:tc>
      </w:tr>
      <w:tr w:rsidR="0022012E" w:rsidRPr="00E859A0" w:rsidTr="00C40A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48"/>
        </w:trPr>
        <w:tc>
          <w:tcPr>
            <w:tcW w:w="46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012E" w:rsidRPr="00E859A0" w:rsidRDefault="0022012E" w:rsidP="00C40A8D">
            <w:pPr>
              <w:spacing w:before="240"/>
              <w:rPr>
                <w:color w:val="000000"/>
                <w:lang w:val="ru-RU" w:eastAsia="ru-RU"/>
              </w:rPr>
            </w:pPr>
          </w:p>
        </w:tc>
        <w:tc>
          <w:tcPr>
            <w:tcW w:w="187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012E" w:rsidRPr="00E859A0" w:rsidRDefault="0022012E" w:rsidP="00C40A8D">
            <w:pPr>
              <w:spacing w:before="240"/>
              <w:rPr>
                <w:color w:val="000000"/>
                <w:lang w:val="ru-RU" w:eastAsia="ru-RU"/>
              </w:rPr>
            </w:pPr>
          </w:p>
        </w:tc>
        <w:tc>
          <w:tcPr>
            <w:tcW w:w="16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12E" w:rsidRPr="00E859A0" w:rsidRDefault="0022012E" w:rsidP="00C40A8D">
            <w:pPr>
              <w:spacing w:before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 xml:space="preserve">поточний ремонт дощової каналізації в укритті 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012E" w:rsidRPr="00E859A0" w:rsidRDefault="0022012E" w:rsidP="00C40A8D">
            <w:pPr>
              <w:spacing w:before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2023р.</w:t>
            </w:r>
          </w:p>
        </w:tc>
        <w:tc>
          <w:tcPr>
            <w:tcW w:w="162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12E" w:rsidRPr="00E859A0" w:rsidRDefault="0022012E" w:rsidP="00C40A8D">
            <w:pPr>
              <w:spacing w:before="240"/>
              <w:rPr>
                <w:color w:val="000000"/>
                <w:lang w:val="ru-RU" w:eastAsia="ru-RU"/>
              </w:rPr>
            </w:pP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012E" w:rsidRPr="00E859A0" w:rsidRDefault="0022012E" w:rsidP="00C40A8D">
            <w:pPr>
              <w:spacing w:before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012E" w:rsidRPr="00E859A0" w:rsidRDefault="0022012E" w:rsidP="00C40A8D">
            <w:pPr>
              <w:spacing w:before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50,0</w:t>
            </w:r>
          </w:p>
        </w:tc>
        <w:tc>
          <w:tcPr>
            <w:tcW w:w="1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12E" w:rsidRDefault="0022012E" w:rsidP="00C40A8D">
            <w:pPr>
              <w:spacing w:before="240"/>
            </w:pPr>
            <w:r w:rsidRPr="00513761">
              <w:t>-//-</w:t>
            </w:r>
          </w:p>
        </w:tc>
      </w:tr>
      <w:tr w:rsidR="0022012E" w:rsidRPr="00E859A0" w:rsidTr="00C40A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48"/>
        </w:trPr>
        <w:tc>
          <w:tcPr>
            <w:tcW w:w="46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012E" w:rsidRPr="00E859A0" w:rsidRDefault="0022012E" w:rsidP="00C40A8D">
            <w:pPr>
              <w:spacing w:before="240"/>
              <w:rPr>
                <w:color w:val="000000"/>
                <w:lang w:val="ru-RU" w:eastAsia="ru-RU"/>
              </w:rPr>
            </w:pPr>
          </w:p>
        </w:tc>
        <w:tc>
          <w:tcPr>
            <w:tcW w:w="187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012E" w:rsidRPr="00E859A0" w:rsidRDefault="0022012E" w:rsidP="00C40A8D">
            <w:pPr>
              <w:spacing w:before="240"/>
              <w:rPr>
                <w:color w:val="000000"/>
                <w:lang w:val="ru-RU" w:eastAsia="ru-RU"/>
              </w:rPr>
            </w:pPr>
          </w:p>
        </w:tc>
        <w:tc>
          <w:tcPr>
            <w:tcW w:w="16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12E" w:rsidRPr="00E859A0" w:rsidRDefault="0022012E" w:rsidP="00C40A8D">
            <w:pPr>
              <w:spacing w:before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 xml:space="preserve">поточний ремонт дашка над вхідними дверима до укриття 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012E" w:rsidRPr="00E859A0" w:rsidRDefault="0022012E" w:rsidP="00C40A8D">
            <w:pPr>
              <w:spacing w:before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2023р.</w:t>
            </w:r>
          </w:p>
        </w:tc>
        <w:tc>
          <w:tcPr>
            <w:tcW w:w="162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12E" w:rsidRPr="00E859A0" w:rsidRDefault="0022012E" w:rsidP="00C40A8D">
            <w:pPr>
              <w:spacing w:before="240"/>
              <w:rPr>
                <w:color w:val="000000"/>
                <w:lang w:val="ru-RU" w:eastAsia="ru-RU"/>
              </w:rPr>
            </w:pP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012E" w:rsidRPr="00E859A0" w:rsidRDefault="0022012E" w:rsidP="00C40A8D">
            <w:pPr>
              <w:spacing w:before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012E" w:rsidRPr="00E859A0" w:rsidRDefault="0022012E" w:rsidP="00C40A8D">
            <w:pPr>
              <w:spacing w:before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10,0</w:t>
            </w:r>
          </w:p>
        </w:tc>
        <w:tc>
          <w:tcPr>
            <w:tcW w:w="1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12E" w:rsidRDefault="0022012E" w:rsidP="00C40A8D">
            <w:pPr>
              <w:spacing w:before="240"/>
            </w:pPr>
            <w:r w:rsidRPr="00513761">
              <w:t>-//-</w:t>
            </w:r>
          </w:p>
        </w:tc>
      </w:tr>
      <w:tr w:rsidR="0022012E" w:rsidRPr="00E859A0" w:rsidTr="00C40A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48"/>
        </w:trPr>
        <w:tc>
          <w:tcPr>
            <w:tcW w:w="46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012E" w:rsidRPr="00E859A0" w:rsidRDefault="0022012E" w:rsidP="00C40A8D">
            <w:pPr>
              <w:spacing w:before="240"/>
              <w:rPr>
                <w:color w:val="000000"/>
                <w:lang w:val="ru-RU" w:eastAsia="ru-RU"/>
              </w:rPr>
            </w:pPr>
          </w:p>
        </w:tc>
        <w:tc>
          <w:tcPr>
            <w:tcW w:w="187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012E" w:rsidRPr="00E859A0" w:rsidRDefault="0022012E" w:rsidP="00C40A8D">
            <w:pPr>
              <w:spacing w:before="240"/>
              <w:rPr>
                <w:color w:val="000000"/>
                <w:lang w:val="ru-RU" w:eastAsia="ru-RU"/>
              </w:rPr>
            </w:pPr>
          </w:p>
        </w:tc>
        <w:tc>
          <w:tcPr>
            <w:tcW w:w="16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12E" w:rsidRPr="00E859A0" w:rsidRDefault="0022012E" w:rsidP="00C40A8D">
            <w:pPr>
              <w:spacing w:before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поточний ремонт каналізаційних труб в укритті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012E" w:rsidRPr="00E859A0" w:rsidRDefault="0022012E" w:rsidP="00C40A8D">
            <w:pPr>
              <w:spacing w:before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2023р.</w:t>
            </w:r>
          </w:p>
        </w:tc>
        <w:tc>
          <w:tcPr>
            <w:tcW w:w="162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12E" w:rsidRPr="00E859A0" w:rsidRDefault="0022012E" w:rsidP="00C40A8D">
            <w:pPr>
              <w:spacing w:before="240"/>
              <w:rPr>
                <w:color w:val="000000"/>
                <w:lang w:val="ru-RU" w:eastAsia="ru-RU"/>
              </w:rPr>
            </w:pP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012E" w:rsidRPr="00E859A0" w:rsidRDefault="0022012E" w:rsidP="00C40A8D">
            <w:pPr>
              <w:spacing w:before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012E" w:rsidRPr="00E859A0" w:rsidRDefault="0022012E" w:rsidP="00C40A8D">
            <w:pPr>
              <w:spacing w:before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25,0</w:t>
            </w:r>
          </w:p>
        </w:tc>
        <w:tc>
          <w:tcPr>
            <w:tcW w:w="1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12E" w:rsidRDefault="0022012E" w:rsidP="00C40A8D">
            <w:pPr>
              <w:spacing w:before="240"/>
            </w:pPr>
            <w:r w:rsidRPr="00513761">
              <w:t>-//-</w:t>
            </w:r>
          </w:p>
        </w:tc>
      </w:tr>
      <w:tr w:rsidR="0022012E" w:rsidRPr="00E859A0" w:rsidTr="00C40A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12E" w:rsidRPr="00E859A0" w:rsidRDefault="0022012E" w:rsidP="00C40A8D">
            <w:pPr>
              <w:spacing w:before="240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21</w:t>
            </w:r>
          </w:p>
        </w:tc>
        <w:tc>
          <w:tcPr>
            <w:tcW w:w="18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12E" w:rsidRPr="00E859A0" w:rsidRDefault="0022012E" w:rsidP="00C40A8D">
            <w:pPr>
              <w:spacing w:before="240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П</w:t>
            </w:r>
            <w:r w:rsidRPr="00E859A0">
              <w:rPr>
                <w:color w:val="000000"/>
                <w:lang w:val="ru-RU" w:eastAsia="ru-RU"/>
              </w:rPr>
              <w:t>риведення захисних споруд цивільного захисту у готовність до укриття дітей ЗДО № 19</w:t>
            </w:r>
          </w:p>
        </w:tc>
        <w:tc>
          <w:tcPr>
            <w:tcW w:w="16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12E" w:rsidRPr="00E859A0" w:rsidRDefault="0022012E" w:rsidP="00C40A8D">
            <w:pPr>
              <w:spacing w:before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обладнання і матеріали для укриття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012E" w:rsidRPr="00E859A0" w:rsidRDefault="0022012E" w:rsidP="00C40A8D">
            <w:pPr>
              <w:spacing w:before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2023р.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12E" w:rsidRPr="00E859A0" w:rsidRDefault="0022012E" w:rsidP="00C40A8D">
            <w:pPr>
              <w:spacing w:before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відділ освіти, ЗДО №19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012E" w:rsidRPr="00E859A0" w:rsidRDefault="0022012E" w:rsidP="00C40A8D">
            <w:pPr>
              <w:spacing w:before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012E" w:rsidRPr="00E859A0" w:rsidRDefault="0022012E" w:rsidP="00C40A8D">
            <w:pPr>
              <w:spacing w:before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71,5</w:t>
            </w:r>
          </w:p>
        </w:tc>
        <w:tc>
          <w:tcPr>
            <w:tcW w:w="1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12E" w:rsidRDefault="0022012E" w:rsidP="00C40A8D">
            <w:pPr>
              <w:spacing w:before="240"/>
            </w:pPr>
            <w:r w:rsidRPr="00513761">
              <w:t>-//-</w:t>
            </w:r>
          </w:p>
        </w:tc>
      </w:tr>
      <w:tr w:rsidR="0022012E" w:rsidRPr="00E859A0" w:rsidTr="00C40A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909"/>
        </w:trPr>
        <w:tc>
          <w:tcPr>
            <w:tcW w:w="4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12E" w:rsidRPr="00E859A0" w:rsidRDefault="0022012E" w:rsidP="00C40A8D">
            <w:pPr>
              <w:spacing w:before="240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22</w:t>
            </w:r>
          </w:p>
        </w:tc>
        <w:tc>
          <w:tcPr>
            <w:tcW w:w="18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12E" w:rsidRPr="00E859A0" w:rsidRDefault="0022012E" w:rsidP="00C40A8D">
            <w:pPr>
              <w:spacing w:before="240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П</w:t>
            </w:r>
            <w:r w:rsidRPr="00E859A0">
              <w:rPr>
                <w:color w:val="000000"/>
                <w:lang w:val="ru-RU" w:eastAsia="ru-RU"/>
              </w:rPr>
              <w:t>риведення захисних споруд цивільного захисту у готовність до укриття учнів гімназії №1</w:t>
            </w:r>
          </w:p>
        </w:tc>
        <w:tc>
          <w:tcPr>
            <w:tcW w:w="16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12E" w:rsidRPr="00E859A0" w:rsidRDefault="0022012E" w:rsidP="00C40A8D">
            <w:pPr>
              <w:spacing w:before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 xml:space="preserve">обладнання і матеріали для укриття гімназії 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012E" w:rsidRPr="00E859A0" w:rsidRDefault="0022012E" w:rsidP="00C40A8D">
            <w:pPr>
              <w:spacing w:before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2023р.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12E" w:rsidRPr="00E859A0" w:rsidRDefault="0022012E" w:rsidP="00C40A8D">
            <w:pPr>
              <w:spacing w:before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відділ освіти,  гімназія №1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012E" w:rsidRPr="00E859A0" w:rsidRDefault="0022012E" w:rsidP="00C40A8D">
            <w:pPr>
              <w:spacing w:before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012E" w:rsidRPr="00E859A0" w:rsidRDefault="0022012E" w:rsidP="00C40A8D">
            <w:pPr>
              <w:spacing w:before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30,0</w:t>
            </w:r>
          </w:p>
        </w:tc>
        <w:tc>
          <w:tcPr>
            <w:tcW w:w="1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12E" w:rsidRDefault="0022012E" w:rsidP="00C40A8D">
            <w:pPr>
              <w:spacing w:before="240"/>
            </w:pPr>
            <w:r w:rsidRPr="00513761">
              <w:t>-//-</w:t>
            </w:r>
          </w:p>
        </w:tc>
      </w:tr>
      <w:tr w:rsidR="0022012E" w:rsidRPr="00E859A0" w:rsidTr="00C40A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48"/>
        </w:trPr>
        <w:tc>
          <w:tcPr>
            <w:tcW w:w="46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012E" w:rsidRPr="00E859A0" w:rsidRDefault="0022012E" w:rsidP="00C40A8D">
            <w:pPr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23</w:t>
            </w:r>
          </w:p>
        </w:tc>
        <w:tc>
          <w:tcPr>
            <w:tcW w:w="187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012E" w:rsidRPr="00E859A0" w:rsidRDefault="0022012E" w:rsidP="00C40A8D">
            <w:pPr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П</w:t>
            </w:r>
            <w:r w:rsidRPr="00E859A0">
              <w:rPr>
                <w:color w:val="000000"/>
                <w:lang w:val="ru-RU" w:eastAsia="ru-RU"/>
              </w:rPr>
              <w:t>риведення захисних споруд цивільного захисту у готовність до укриття учнів гімназії №2</w:t>
            </w:r>
          </w:p>
        </w:tc>
        <w:tc>
          <w:tcPr>
            <w:tcW w:w="16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12E" w:rsidRPr="00E859A0" w:rsidRDefault="0022012E" w:rsidP="00C40A8D">
            <w:pPr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поточний ремонт відмостки укриття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012E" w:rsidRPr="00E859A0" w:rsidRDefault="0022012E" w:rsidP="00C40A8D">
            <w:pPr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2023р.</w:t>
            </w:r>
          </w:p>
        </w:tc>
        <w:tc>
          <w:tcPr>
            <w:tcW w:w="162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12E" w:rsidRPr="00E859A0" w:rsidRDefault="0022012E" w:rsidP="00C40A8D">
            <w:pPr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відділ освіти, гімназія №2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012E" w:rsidRPr="00E859A0" w:rsidRDefault="0022012E" w:rsidP="00C40A8D">
            <w:pPr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012E" w:rsidRPr="00E859A0" w:rsidRDefault="0022012E" w:rsidP="00C40A8D">
            <w:pPr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60,8</w:t>
            </w:r>
          </w:p>
        </w:tc>
        <w:tc>
          <w:tcPr>
            <w:tcW w:w="1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12E" w:rsidRDefault="0022012E" w:rsidP="00C40A8D">
            <w:r w:rsidRPr="00513761">
              <w:t>-//-</w:t>
            </w:r>
          </w:p>
        </w:tc>
      </w:tr>
      <w:tr w:rsidR="0022012E" w:rsidRPr="00E859A0" w:rsidTr="00C40A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34"/>
        </w:trPr>
        <w:tc>
          <w:tcPr>
            <w:tcW w:w="46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012E" w:rsidRPr="00E859A0" w:rsidRDefault="0022012E" w:rsidP="00C40A8D">
            <w:pPr>
              <w:rPr>
                <w:color w:val="000000"/>
                <w:lang w:val="ru-RU" w:eastAsia="ru-RU"/>
              </w:rPr>
            </w:pPr>
          </w:p>
        </w:tc>
        <w:tc>
          <w:tcPr>
            <w:tcW w:w="187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012E" w:rsidRPr="00E859A0" w:rsidRDefault="0022012E" w:rsidP="00C40A8D">
            <w:pPr>
              <w:rPr>
                <w:color w:val="000000"/>
                <w:lang w:val="ru-RU" w:eastAsia="ru-RU"/>
              </w:rPr>
            </w:pPr>
          </w:p>
        </w:tc>
        <w:tc>
          <w:tcPr>
            <w:tcW w:w="16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12E" w:rsidRPr="00E859A0" w:rsidRDefault="0022012E" w:rsidP="00C40A8D">
            <w:pPr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будматеріали для ремонту входу в укриття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012E" w:rsidRPr="00E859A0" w:rsidRDefault="0022012E" w:rsidP="00C40A8D">
            <w:pPr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2023р.</w:t>
            </w:r>
          </w:p>
        </w:tc>
        <w:tc>
          <w:tcPr>
            <w:tcW w:w="162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12E" w:rsidRPr="00E859A0" w:rsidRDefault="0022012E" w:rsidP="00C40A8D">
            <w:pPr>
              <w:rPr>
                <w:color w:val="000000"/>
                <w:lang w:val="ru-RU" w:eastAsia="ru-RU"/>
              </w:rPr>
            </w:pP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012E" w:rsidRPr="00E859A0" w:rsidRDefault="0022012E" w:rsidP="00C40A8D">
            <w:pPr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012E" w:rsidRPr="00E859A0" w:rsidRDefault="0022012E" w:rsidP="00C40A8D">
            <w:pPr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24,8</w:t>
            </w:r>
          </w:p>
        </w:tc>
        <w:tc>
          <w:tcPr>
            <w:tcW w:w="1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12E" w:rsidRDefault="0022012E" w:rsidP="00C40A8D">
            <w:r w:rsidRPr="00513761">
              <w:t>-//-</w:t>
            </w:r>
          </w:p>
        </w:tc>
      </w:tr>
      <w:tr w:rsidR="0022012E" w:rsidRPr="00E859A0" w:rsidTr="00C40A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12E" w:rsidRPr="00E859A0" w:rsidRDefault="0022012E" w:rsidP="00C40A8D">
            <w:pPr>
              <w:spacing w:before="240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24</w:t>
            </w:r>
          </w:p>
        </w:tc>
        <w:tc>
          <w:tcPr>
            <w:tcW w:w="18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12E" w:rsidRPr="00E859A0" w:rsidRDefault="0022012E" w:rsidP="00C40A8D">
            <w:pPr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П</w:t>
            </w:r>
            <w:r w:rsidRPr="00E859A0">
              <w:rPr>
                <w:color w:val="000000"/>
                <w:lang w:val="ru-RU" w:eastAsia="ru-RU"/>
              </w:rPr>
              <w:t>риведення захисних споруд цивільного захисту у готовність до укриття учнів гімназії №3</w:t>
            </w:r>
          </w:p>
        </w:tc>
        <w:tc>
          <w:tcPr>
            <w:tcW w:w="16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12E" w:rsidRPr="00E859A0" w:rsidRDefault="0022012E" w:rsidP="00C40A8D">
            <w:pPr>
              <w:spacing w:before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 xml:space="preserve">обладнання і матеріали для укриття гімназії 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012E" w:rsidRPr="00E859A0" w:rsidRDefault="0022012E" w:rsidP="00C40A8D">
            <w:pPr>
              <w:spacing w:before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2023р.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12E" w:rsidRPr="00E859A0" w:rsidRDefault="0022012E" w:rsidP="00C40A8D">
            <w:pPr>
              <w:spacing w:before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відділ освіти, гімназія №3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012E" w:rsidRPr="00E859A0" w:rsidRDefault="0022012E" w:rsidP="00C40A8D">
            <w:pPr>
              <w:spacing w:before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012E" w:rsidRPr="00E859A0" w:rsidRDefault="0022012E" w:rsidP="00C40A8D">
            <w:pPr>
              <w:spacing w:before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120,0</w:t>
            </w:r>
          </w:p>
        </w:tc>
        <w:tc>
          <w:tcPr>
            <w:tcW w:w="1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12E" w:rsidRDefault="0022012E" w:rsidP="00C40A8D">
            <w:pPr>
              <w:spacing w:before="240"/>
            </w:pPr>
            <w:r w:rsidRPr="00513761">
              <w:t>-//-</w:t>
            </w:r>
          </w:p>
        </w:tc>
      </w:tr>
      <w:tr w:rsidR="0022012E" w:rsidRPr="00E859A0" w:rsidTr="00C40A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48"/>
        </w:trPr>
        <w:tc>
          <w:tcPr>
            <w:tcW w:w="46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012E" w:rsidRPr="00E859A0" w:rsidRDefault="0022012E" w:rsidP="00C40A8D">
            <w:pPr>
              <w:spacing w:before="240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25</w:t>
            </w:r>
          </w:p>
        </w:tc>
        <w:tc>
          <w:tcPr>
            <w:tcW w:w="187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012E" w:rsidRPr="00E859A0" w:rsidRDefault="0022012E" w:rsidP="00C40A8D">
            <w:pPr>
              <w:spacing w:before="240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П</w:t>
            </w:r>
            <w:r w:rsidRPr="00E859A0">
              <w:rPr>
                <w:color w:val="000000"/>
                <w:lang w:val="ru-RU" w:eastAsia="ru-RU"/>
              </w:rPr>
              <w:t>риведення захисних споруд цивільного захисту у готовність до укриття учнів гімназії №4</w:t>
            </w:r>
          </w:p>
        </w:tc>
        <w:tc>
          <w:tcPr>
            <w:tcW w:w="16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12E" w:rsidRPr="00E859A0" w:rsidRDefault="0022012E" w:rsidP="00C40A8D">
            <w:pPr>
              <w:spacing w:before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 xml:space="preserve">обладнання і матеріали для укриття гімназії 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012E" w:rsidRPr="00E859A0" w:rsidRDefault="0022012E" w:rsidP="00C40A8D">
            <w:pPr>
              <w:spacing w:before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2023р.</w:t>
            </w:r>
          </w:p>
        </w:tc>
        <w:tc>
          <w:tcPr>
            <w:tcW w:w="162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12E" w:rsidRPr="00E859A0" w:rsidRDefault="0022012E" w:rsidP="00C40A8D">
            <w:pPr>
              <w:spacing w:before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відділ освіти, гімназія №4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012E" w:rsidRPr="00E859A0" w:rsidRDefault="0022012E" w:rsidP="00C40A8D">
            <w:pPr>
              <w:spacing w:before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012E" w:rsidRPr="00E859A0" w:rsidRDefault="0022012E" w:rsidP="00C40A8D">
            <w:pPr>
              <w:spacing w:before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16,0</w:t>
            </w:r>
          </w:p>
        </w:tc>
        <w:tc>
          <w:tcPr>
            <w:tcW w:w="1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12E" w:rsidRDefault="0022012E" w:rsidP="00C40A8D">
            <w:pPr>
              <w:spacing w:before="240"/>
            </w:pPr>
            <w:r w:rsidRPr="00513761">
              <w:t>-//-</w:t>
            </w:r>
          </w:p>
        </w:tc>
      </w:tr>
      <w:tr w:rsidR="0022012E" w:rsidRPr="00E859A0" w:rsidTr="00C40A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48"/>
        </w:trPr>
        <w:tc>
          <w:tcPr>
            <w:tcW w:w="46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012E" w:rsidRPr="00E859A0" w:rsidRDefault="0022012E" w:rsidP="00C40A8D">
            <w:pPr>
              <w:spacing w:before="240"/>
              <w:rPr>
                <w:color w:val="000000"/>
                <w:lang w:val="ru-RU" w:eastAsia="ru-RU"/>
              </w:rPr>
            </w:pPr>
          </w:p>
        </w:tc>
        <w:tc>
          <w:tcPr>
            <w:tcW w:w="187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012E" w:rsidRPr="00E859A0" w:rsidRDefault="0022012E" w:rsidP="00C40A8D">
            <w:pPr>
              <w:spacing w:before="240"/>
              <w:rPr>
                <w:color w:val="000000"/>
                <w:lang w:val="ru-RU" w:eastAsia="ru-RU"/>
              </w:rPr>
            </w:pPr>
          </w:p>
        </w:tc>
        <w:tc>
          <w:tcPr>
            <w:tcW w:w="16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12E" w:rsidRPr="00E859A0" w:rsidRDefault="0022012E" w:rsidP="00C40A8D">
            <w:pPr>
              <w:spacing w:before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Лавки для укриття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012E" w:rsidRPr="00E859A0" w:rsidRDefault="0022012E" w:rsidP="00C40A8D">
            <w:pPr>
              <w:spacing w:before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2023р.</w:t>
            </w:r>
          </w:p>
        </w:tc>
        <w:tc>
          <w:tcPr>
            <w:tcW w:w="162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12E" w:rsidRPr="00E859A0" w:rsidRDefault="0022012E" w:rsidP="00C40A8D">
            <w:pPr>
              <w:spacing w:before="240"/>
              <w:rPr>
                <w:color w:val="000000"/>
                <w:lang w:val="ru-RU" w:eastAsia="ru-RU"/>
              </w:rPr>
            </w:pP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012E" w:rsidRPr="00E859A0" w:rsidRDefault="0022012E" w:rsidP="00C40A8D">
            <w:pPr>
              <w:spacing w:before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012E" w:rsidRPr="00E859A0" w:rsidRDefault="0022012E" w:rsidP="00C40A8D">
            <w:pPr>
              <w:spacing w:before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99,8</w:t>
            </w:r>
          </w:p>
        </w:tc>
        <w:tc>
          <w:tcPr>
            <w:tcW w:w="1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12E" w:rsidRDefault="0022012E" w:rsidP="00C40A8D">
            <w:pPr>
              <w:spacing w:before="240"/>
            </w:pPr>
            <w:r w:rsidRPr="00513761">
              <w:t>-//-</w:t>
            </w:r>
          </w:p>
        </w:tc>
      </w:tr>
      <w:tr w:rsidR="0022012E" w:rsidRPr="00E859A0" w:rsidTr="00C40A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48"/>
        </w:trPr>
        <w:tc>
          <w:tcPr>
            <w:tcW w:w="46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012E" w:rsidRPr="00E859A0" w:rsidRDefault="0022012E" w:rsidP="00C40A8D">
            <w:pPr>
              <w:spacing w:before="240"/>
              <w:rPr>
                <w:color w:val="000000"/>
                <w:lang w:val="ru-RU" w:eastAsia="ru-RU"/>
              </w:rPr>
            </w:pPr>
          </w:p>
        </w:tc>
        <w:tc>
          <w:tcPr>
            <w:tcW w:w="187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012E" w:rsidRPr="00E859A0" w:rsidRDefault="0022012E" w:rsidP="00C40A8D">
            <w:pPr>
              <w:spacing w:before="240"/>
              <w:rPr>
                <w:color w:val="000000"/>
                <w:lang w:val="ru-RU" w:eastAsia="ru-RU"/>
              </w:rPr>
            </w:pPr>
          </w:p>
        </w:tc>
        <w:tc>
          <w:tcPr>
            <w:tcW w:w="16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12E" w:rsidRPr="00E859A0" w:rsidRDefault="0022012E" w:rsidP="00C40A8D">
            <w:pPr>
              <w:spacing w:before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поточний ремонт приміщення укриття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012E" w:rsidRPr="00E859A0" w:rsidRDefault="0022012E" w:rsidP="00C40A8D">
            <w:pPr>
              <w:spacing w:before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2023р.</w:t>
            </w:r>
          </w:p>
        </w:tc>
        <w:tc>
          <w:tcPr>
            <w:tcW w:w="162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12E" w:rsidRPr="00E859A0" w:rsidRDefault="0022012E" w:rsidP="00C40A8D">
            <w:pPr>
              <w:spacing w:before="240"/>
              <w:rPr>
                <w:color w:val="000000"/>
                <w:lang w:val="ru-RU" w:eastAsia="ru-RU"/>
              </w:rPr>
            </w:pP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012E" w:rsidRPr="00E859A0" w:rsidRDefault="0022012E" w:rsidP="00C40A8D">
            <w:pPr>
              <w:spacing w:before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012E" w:rsidRPr="00E859A0" w:rsidRDefault="0022012E" w:rsidP="00C40A8D">
            <w:pPr>
              <w:spacing w:before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15,0</w:t>
            </w:r>
          </w:p>
        </w:tc>
        <w:tc>
          <w:tcPr>
            <w:tcW w:w="1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12E" w:rsidRDefault="0022012E" w:rsidP="00C40A8D">
            <w:pPr>
              <w:spacing w:before="240"/>
            </w:pPr>
            <w:r w:rsidRPr="00513761">
              <w:t>-//-</w:t>
            </w:r>
          </w:p>
        </w:tc>
      </w:tr>
      <w:tr w:rsidR="0022012E" w:rsidRPr="00E859A0" w:rsidTr="00C40A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48"/>
        </w:trPr>
        <w:tc>
          <w:tcPr>
            <w:tcW w:w="465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2012E" w:rsidRPr="00E859A0" w:rsidRDefault="0022012E" w:rsidP="00C40A8D">
            <w:pPr>
              <w:spacing w:before="240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26</w:t>
            </w:r>
          </w:p>
        </w:tc>
        <w:tc>
          <w:tcPr>
            <w:tcW w:w="187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2012E" w:rsidRPr="00E859A0" w:rsidRDefault="0022012E" w:rsidP="00C40A8D">
            <w:pPr>
              <w:spacing w:before="240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П</w:t>
            </w:r>
            <w:r w:rsidRPr="00E859A0">
              <w:rPr>
                <w:color w:val="000000"/>
                <w:lang w:val="ru-RU" w:eastAsia="ru-RU"/>
              </w:rPr>
              <w:t>риведення захисних споруд цивільного захисту у готовність до укриття учнів гімназії №8</w:t>
            </w:r>
          </w:p>
        </w:tc>
        <w:tc>
          <w:tcPr>
            <w:tcW w:w="16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12E" w:rsidRPr="00E859A0" w:rsidRDefault="0022012E" w:rsidP="00C40A8D">
            <w:pPr>
              <w:spacing w:before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обладнання і матеріали для укриття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012E" w:rsidRPr="00E859A0" w:rsidRDefault="0022012E" w:rsidP="00C40A8D">
            <w:pPr>
              <w:spacing w:before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2023р.</w:t>
            </w:r>
          </w:p>
        </w:tc>
        <w:tc>
          <w:tcPr>
            <w:tcW w:w="1620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2012E" w:rsidRPr="00E859A0" w:rsidRDefault="0022012E" w:rsidP="00C40A8D">
            <w:pPr>
              <w:spacing w:before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відділ освіти,   гімназія №8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012E" w:rsidRPr="00E859A0" w:rsidRDefault="0022012E" w:rsidP="00C40A8D">
            <w:pPr>
              <w:spacing w:before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012E" w:rsidRPr="00E859A0" w:rsidRDefault="0022012E" w:rsidP="00C40A8D">
            <w:pPr>
              <w:spacing w:before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107,0</w:t>
            </w:r>
          </w:p>
        </w:tc>
        <w:tc>
          <w:tcPr>
            <w:tcW w:w="1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12E" w:rsidRDefault="0022012E" w:rsidP="00C40A8D">
            <w:pPr>
              <w:spacing w:before="240"/>
            </w:pPr>
            <w:r w:rsidRPr="00513761">
              <w:t>-//-</w:t>
            </w:r>
          </w:p>
        </w:tc>
      </w:tr>
      <w:tr w:rsidR="0022012E" w:rsidRPr="00E859A0" w:rsidTr="00C40A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48"/>
        </w:trPr>
        <w:tc>
          <w:tcPr>
            <w:tcW w:w="46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012E" w:rsidRPr="00E859A0" w:rsidRDefault="0022012E" w:rsidP="00C40A8D">
            <w:pPr>
              <w:spacing w:before="240"/>
              <w:rPr>
                <w:color w:val="000000"/>
                <w:lang w:val="ru-RU" w:eastAsia="ru-RU"/>
              </w:rPr>
            </w:pPr>
          </w:p>
        </w:tc>
        <w:tc>
          <w:tcPr>
            <w:tcW w:w="187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012E" w:rsidRPr="00E859A0" w:rsidRDefault="0022012E" w:rsidP="00C40A8D">
            <w:pPr>
              <w:spacing w:before="240"/>
              <w:rPr>
                <w:color w:val="000000"/>
                <w:lang w:val="ru-RU" w:eastAsia="ru-RU"/>
              </w:rPr>
            </w:pPr>
          </w:p>
        </w:tc>
        <w:tc>
          <w:tcPr>
            <w:tcW w:w="16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12E" w:rsidRPr="00E859A0" w:rsidRDefault="0022012E" w:rsidP="00C40A8D">
            <w:pPr>
              <w:spacing w:before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поточний ремонт укриття гімназії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012E" w:rsidRPr="00E859A0" w:rsidRDefault="0022012E" w:rsidP="00C40A8D">
            <w:pPr>
              <w:spacing w:before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2023р.</w:t>
            </w:r>
          </w:p>
        </w:tc>
        <w:tc>
          <w:tcPr>
            <w:tcW w:w="16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2012E" w:rsidRPr="00E859A0" w:rsidRDefault="0022012E" w:rsidP="00C40A8D">
            <w:pPr>
              <w:spacing w:before="240"/>
              <w:rPr>
                <w:color w:val="000000"/>
                <w:lang w:val="ru-RU" w:eastAsia="ru-RU"/>
              </w:rPr>
            </w:pP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012E" w:rsidRPr="00E859A0" w:rsidRDefault="0022012E" w:rsidP="00C40A8D">
            <w:pPr>
              <w:spacing w:before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012E" w:rsidRPr="00E859A0" w:rsidRDefault="0022012E" w:rsidP="00C40A8D">
            <w:pPr>
              <w:spacing w:before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60,0</w:t>
            </w:r>
          </w:p>
        </w:tc>
        <w:tc>
          <w:tcPr>
            <w:tcW w:w="1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12E" w:rsidRDefault="0022012E" w:rsidP="00C40A8D">
            <w:pPr>
              <w:spacing w:before="240"/>
            </w:pPr>
            <w:r w:rsidRPr="00513761">
              <w:t>-//-</w:t>
            </w:r>
          </w:p>
        </w:tc>
      </w:tr>
      <w:tr w:rsidR="0022012E" w:rsidRPr="00E859A0" w:rsidTr="00C40A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48"/>
        </w:trPr>
        <w:tc>
          <w:tcPr>
            <w:tcW w:w="465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012E" w:rsidRPr="00E859A0" w:rsidRDefault="0022012E" w:rsidP="00C40A8D">
            <w:pPr>
              <w:spacing w:before="240"/>
              <w:rPr>
                <w:color w:val="000000"/>
                <w:lang w:val="ru-RU" w:eastAsia="ru-RU"/>
              </w:rPr>
            </w:pPr>
          </w:p>
        </w:tc>
        <w:tc>
          <w:tcPr>
            <w:tcW w:w="1872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012E" w:rsidRPr="00E859A0" w:rsidRDefault="0022012E" w:rsidP="00C40A8D">
            <w:pPr>
              <w:spacing w:before="240"/>
              <w:rPr>
                <w:color w:val="000000"/>
                <w:lang w:val="ru-RU" w:eastAsia="ru-RU"/>
              </w:rPr>
            </w:pPr>
          </w:p>
        </w:tc>
        <w:tc>
          <w:tcPr>
            <w:tcW w:w="16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12E" w:rsidRPr="00E859A0" w:rsidRDefault="0022012E" w:rsidP="00C40A8D">
            <w:pPr>
              <w:spacing w:before="240"/>
              <w:rPr>
                <w:color w:val="000000"/>
                <w:lang w:val="ru-RU" w:eastAsia="ru-RU"/>
              </w:rPr>
            </w:pPr>
            <w:r w:rsidRPr="003E67B0">
              <w:rPr>
                <w:color w:val="000000"/>
                <w:lang w:val="ru-RU" w:eastAsia="ru-RU"/>
              </w:rPr>
              <w:t>придбання світильників та мате</w:t>
            </w:r>
            <w:r>
              <w:rPr>
                <w:color w:val="000000"/>
                <w:lang w:val="ru-RU" w:eastAsia="ru-RU"/>
              </w:rPr>
              <w:t>ріалів для поточного ремонтудля укриття гімназії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012E" w:rsidRPr="00E859A0" w:rsidRDefault="0022012E" w:rsidP="00C40A8D">
            <w:pPr>
              <w:spacing w:before="240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2023р.</w:t>
            </w:r>
          </w:p>
        </w:tc>
        <w:tc>
          <w:tcPr>
            <w:tcW w:w="16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12E" w:rsidRPr="00E859A0" w:rsidRDefault="0022012E" w:rsidP="00C40A8D">
            <w:pPr>
              <w:spacing w:before="240"/>
              <w:rPr>
                <w:color w:val="000000"/>
                <w:lang w:val="ru-RU" w:eastAsia="ru-RU"/>
              </w:rPr>
            </w:pP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012E" w:rsidRPr="00E859A0" w:rsidRDefault="0022012E" w:rsidP="00C40A8D">
            <w:pPr>
              <w:spacing w:before="240"/>
              <w:rPr>
                <w:color w:val="000000"/>
                <w:lang w:val="ru-RU" w:eastAsia="ru-RU"/>
              </w:rPr>
            </w:pP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012E" w:rsidRPr="00E859A0" w:rsidRDefault="0022012E" w:rsidP="00C40A8D">
            <w:pPr>
              <w:spacing w:before="240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25,0</w:t>
            </w:r>
          </w:p>
        </w:tc>
        <w:tc>
          <w:tcPr>
            <w:tcW w:w="1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12E" w:rsidRPr="00513761" w:rsidRDefault="0022012E" w:rsidP="00C40A8D">
            <w:pPr>
              <w:spacing w:before="240"/>
            </w:pPr>
            <w:r w:rsidRPr="00513761">
              <w:t>-//-</w:t>
            </w:r>
          </w:p>
        </w:tc>
      </w:tr>
      <w:tr w:rsidR="0022012E" w:rsidRPr="00E859A0" w:rsidTr="00993B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64"/>
        </w:trPr>
        <w:tc>
          <w:tcPr>
            <w:tcW w:w="4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12E" w:rsidRPr="00E859A0" w:rsidRDefault="0022012E" w:rsidP="00C40A8D">
            <w:pPr>
              <w:spacing w:before="240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27</w:t>
            </w:r>
          </w:p>
        </w:tc>
        <w:tc>
          <w:tcPr>
            <w:tcW w:w="18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12E" w:rsidRPr="00E859A0" w:rsidRDefault="0022012E" w:rsidP="00993B68">
            <w:pPr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П</w:t>
            </w:r>
            <w:r w:rsidRPr="00E859A0">
              <w:rPr>
                <w:color w:val="000000"/>
                <w:lang w:val="ru-RU" w:eastAsia="ru-RU"/>
              </w:rPr>
              <w:t>риведення захисних споруд цивільного захисту у готовність до укриття учнів гімназії №10</w:t>
            </w:r>
          </w:p>
        </w:tc>
        <w:tc>
          <w:tcPr>
            <w:tcW w:w="16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12E" w:rsidRPr="00E859A0" w:rsidRDefault="0022012E" w:rsidP="00C40A8D">
            <w:pPr>
              <w:spacing w:before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обладнання і матеріали для укриття гімназії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012E" w:rsidRPr="00E859A0" w:rsidRDefault="0022012E" w:rsidP="00C40A8D">
            <w:pPr>
              <w:spacing w:before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2023р.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12E" w:rsidRPr="00E859A0" w:rsidRDefault="0022012E" w:rsidP="00C40A8D">
            <w:pPr>
              <w:spacing w:before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відділ освіти,  гімназія №10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012E" w:rsidRPr="00E859A0" w:rsidRDefault="0022012E" w:rsidP="00C40A8D">
            <w:pPr>
              <w:spacing w:before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012E" w:rsidRPr="00E859A0" w:rsidRDefault="0022012E" w:rsidP="00C40A8D">
            <w:pPr>
              <w:spacing w:before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2,6</w:t>
            </w:r>
          </w:p>
        </w:tc>
        <w:tc>
          <w:tcPr>
            <w:tcW w:w="1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12E" w:rsidRDefault="0022012E" w:rsidP="00C40A8D">
            <w:pPr>
              <w:spacing w:before="240"/>
            </w:pPr>
            <w:r w:rsidRPr="00513761">
              <w:t>-//-</w:t>
            </w:r>
          </w:p>
        </w:tc>
      </w:tr>
      <w:tr w:rsidR="0022012E" w:rsidRPr="00E859A0" w:rsidTr="00C40A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12E" w:rsidRPr="00E859A0" w:rsidRDefault="0022012E" w:rsidP="00C40A8D">
            <w:pPr>
              <w:spacing w:before="240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28</w:t>
            </w:r>
          </w:p>
        </w:tc>
        <w:tc>
          <w:tcPr>
            <w:tcW w:w="18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12E" w:rsidRPr="00E859A0" w:rsidRDefault="0022012E" w:rsidP="00993B68">
            <w:pPr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П</w:t>
            </w:r>
            <w:r w:rsidRPr="00E859A0">
              <w:rPr>
                <w:color w:val="000000"/>
                <w:lang w:val="ru-RU" w:eastAsia="ru-RU"/>
              </w:rPr>
              <w:t>риведення захисних споруд цивільного захисту у готовність до укриття учнів гімназії №12</w:t>
            </w:r>
          </w:p>
        </w:tc>
        <w:tc>
          <w:tcPr>
            <w:tcW w:w="16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12E" w:rsidRPr="00E859A0" w:rsidRDefault="0022012E" w:rsidP="00C40A8D">
            <w:pPr>
              <w:spacing w:before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обладнання і матеріали для укриття гімназії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012E" w:rsidRPr="00E859A0" w:rsidRDefault="0022012E" w:rsidP="00C40A8D">
            <w:pPr>
              <w:spacing w:before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2023р.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12E" w:rsidRPr="00E859A0" w:rsidRDefault="0022012E" w:rsidP="00C40A8D">
            <w:pPr>
              <w:spacing w:before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відділ освіти,  гімназія №12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012E" w:rsidRPr="00E859A0" w:rsidRDefault="0022012E" w:rsidP="00C40A8D">
            <w:pPr>
              <w:spacing w:before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012E" w:rsidRPr="00E859A0" w:rsidRDefault="0022012E" w:rsidP="00C40A8D">
            <w:pPr>
              <w:spacing w:before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32,0</w:t>
            </w:r>
          </w:p>
        </w:tc>
        <w:tc>
          <w:tcPr>
            <w:tcW w:w="1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12E" w:rsidRDefault="0022012E" w:rsidP="00C40A8D">
            <w:pPr>
              <w:spacing w:before="240"/>
            </w:pPr>
            <w:r w:rsidRPr="00513761">
              <w:t>-//-</w:t>
            </w:r>
          </w:p>
        </w:tc>
      </w:tr>
      <w:tr w:rsidR="0022012E" w:rsidRPr="00E859A0" w:rsidTr="00C40A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12E" w:rsidRPr="00E859A0" w:rsidRDefault="0022012E" w:rsidP="00C40A8D">
            <w:pPr>
              <w:spacing w:before="240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29</w:t>
            </w:r>
          </w:p>
        </w:tc>
        <w:tc>
          <w:tcPr>
            <w:tcW w:w="18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12E" w:rsidRPr="00E859A0" w:rsidRDefault="0022012E" w:rsidP="00C40A8D">
            <w:pPr>
              <w:spacing w:before="240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П</w:t>
            </w:r>
            <w:r w:rsidRPr="00E859A0">
              <w:rPr>
                <w:color w:val="000000"/>
                <w:lang w:val="ru-RU" w:eastAsia="ru-RU"/>
              </w:rPr>
              <w:t>риведення захисних споруд цивільного захисту у готовність до укриття учнів СЗШ №14</w:t>
            </w:r>
          </w:p>
        </w:tc>
        <w:tc>
          <w:tcPr>
            <w:tcW w:w="16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12E" w:rsidRPr="00E859A0" w:rsidRDefault="0022012E" w:rsidP="00C40A8D">
            <w:pPr>
              <w:spacing w:before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обладнання і матеріали для укриття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012E" w:rsidRPr="00E859A0" w:rsidRDefault="0022012E" w:rsidP="00C40A8D">
            <w:pPr>
              <w:spacing w:before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2023р.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12E" w:rsidRPr="00E859A0" w:rsidRDefault="0022012E" w:rsidP="00C40A8D">
            <w:pPr>
              <w:spacing w:before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відділ освіти,  СЗШ №14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012E" w:rsidRPr="00E859A0" w:rsidRDefault="0022012E" w:rsidP="00C40A8D">
            <w:pPr>
              <w:spacing w:before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012E" w:rsidRPr="00E859A0" w:rsidRDefault="0022012E" w:rsidP="00C40A8D">
            <w:pPr>
              <w:spacing w:before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14,9</w:t>
            </w:r>
          </w:p>
        </w:tc>
        <w:tc>
          <w:tcPr>
            <w:tcW w:w="1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12E" w:rsidRDefault="0022012E" w:rsidP="00C40A8D">
            <w:pPr>
              <w:spacing w:before="240"/>
            </w:pPr>
            <w:r w:rsidRPr="00513761">
              <w:t>-//-</w:t>
            </w:r>
          </w:p>
        </w:tc>
      </w:tr>
      <w:tr w:rsidR="0022012E" w:rsidRPr="00E859A0" w:rsidTr="00C40A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12E" w:rsidRPr="00E859A0" w:rsidRDefault="0022012E" w:rsidP="00C40A8D">
            <w:pPr>
              <w:spacing w:before="240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30</w:t>
            </w:r>
          </w:p>
        </w:tc>
        <w:tc>
          <w:tcPr>
            <w:tcW w:w="18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12E" w:rsidRPr="00E859A0" w:rsidRDefault="0022012E" w:rsidP="00C40A8D">
            <w:pPr>
              <w:spacing w:before="240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П</w:t>
            </w:r>
            <w:r w:rsidRPr="00E859A0">
              <w:rPr>
                <w:color w:val="000000"/>
                <w:lang w:val="ru-RU" w:eastAsia="ru-RU"/>
              </w:rPr>
              <w:t>риведення захисних споруд цивільного захисту у готовність до укриття учнів ліцею</w:t>
            </w:r>
          </w:p>
        </w:tc>
        <w:tc>
          <w:tcPr>
            <w:tcW w:w="16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12E" w:rsidRPr="00E859A0" w:rsidRDefault="0022012E" w:rsidP="00C40A8D">
            <w:pPr>
              <w:spacing w:before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обладнання і матеріали для укриття ліцею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012E" w:rsidRPr="00E859A0" w:rsidRDefault="0022012E" w:rsidP="00C40A8D">
            <w:pPr>
              <w:spacing w:before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2023р.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12E" w:rsidRPr="00E859A0" w:rsidRDefault="0022012E" w:rsidP="00C40A8D">
            <w:pPr>
              <w:spacing w:before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відділ освіти,  ліцей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012E" w:rsidRPr="00E859A0" w:rsidRDefault="0022012E" w:rsidP="00C40A8D">
            <w:pPr>
              <w:spacing w:before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012E" w:rsidRPr="00E859A0" w:rsidRDefault="0022012E" w:rsidP="00C40A8D">
            <w:pPr>
              <w:spacing w:before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62,9</w:t>
            </w:r>
          </w:p>
        </w:tc>
        <w:tc>
          <w:tcPr>
            <w:tcW w:w="1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12E" w:rsidRDefault="0022012E" w:rsidP="00C40A8D">
            <w:pPr>
              <w:spacing w:before="240"/>
            </w:pPr>
            <w:r w:rsidRPr="00513761">
              <w:t>-//-</w:t>
            </w:r>
          </w:p>
        </w:tc>
      </w:tr>
      <w:tr w:rsidR="0022012E" w:rsidRPr="00E859A0" w:rsidTr="00C40A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48"/>
        </w:trPr>
        <w:tc>
          <w:tcPr>
            <w:tcW w:w="46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012E" w:rsidRPr="00E859A0" w:rsidRDefault="0022012E" w:rsidP="00C40A8D">
            <w:pPr>
              <w:spacing w:before="240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31</w:t>
            </w:r>
          </w:p>
        </w:tc>
        <w:tc>
          <w:tcPr>
            <w:tcW w:w="187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012E" w:rsidRPr="00E859A0" w:rsidRDefault="0022012E" w:rsidP="00C40A8D">
            <w:pPr>
              <w:spacing w:before="240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П</w:t>
            </w:r>
            <w:r w:rsidRPr="00E859A0">
              <w:rPr>
                <w:color w:val="000000"/>
                <w:lang w:val="ru-RU" w:eastAsia="ru-RU"/>
              </w:rPr>
              <w:t>риведення захисних споруд цивільного захисту у готовність до укриття учнів Борятинського НВК</w:t>
            </w:r>
          </w:p>
        </w:tc>
        <w:tc>
          <w:tcPr>
            <w:tcW w:w="16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12E" w:rsidRPr="00E859A0" w:rsidRDefault="0022012E" w:rsidP="00C40A8D">
            <w:pPr>
              <w:spacing w:before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 xml:space="preserve">обладнання і матеріали для укриття 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012E" w:rsidRPr="00E859A0" w:rsidRDefault="0022012E" w:rsidP="00C40A8D">
            <w:pPr>
              <w:spacing w:before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2023р.</w:t>
            </w:r>
          </w:p>
        </w:tc>
        <w:tc>
          <w:tcPr>
            <w:tcW w:w="162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12E" w:rsidRPr="00E859A0" w:rsidRDefault="0022012E" w:rsidP="00C40A8D">
            <w:pPr>
              <w:spacing w:before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відділ освіти,  Борятинський НВК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012E" w:rsidRPr="00E859A0" w:rsidRDefault="0022012E" w:rsidP="00C40A8D">
            <w:pPr>
              <w:spacing w:before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012E" w:rsidRPr="00E859A0" w:rsidRDefault="0022012E" w:rsidP="00C40A8D">
            <w:pPr>
              <w:spacing w:before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18,6</w:t>
            </w:r>
          </w:p>
        </w:tc>
        <w:tc>
          <w:tcPr>
            <w:tcW w:w="1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12E" w:rsidRDefault="0022012E" w:rsidP="00C40A8D">
            <w:pPr>
              <w:spacing w:before="240"/>
            </w:pPr>
            <w:r w:rsidRPr="00513761">
              <w:t>-//-</w:t>
            </w:r>
          </w:p>
        </w:tc>
      </w:tr>
      <w:tr w:rsidR="0022012E" w:rsidRPr="00E859A0" w:rsidTr="00C40A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48"/>
        </w:trPr>
        <w:tc>
          <w:tcPr>
            <w:tcW w:w="46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012E" w:rsidRPr="00E859A0" w:rsidRDefault="0022012E" w:rsidP="00C40A8D">
            <w:pPr>
              <w:spacing w:before="240"/>
              <w:rPr>
                <w:color w:val="000000"/>
                <w:lang w:val="ru-RU" w:eastAsia="ru-RU"/>
              </w:rPr>
            </w:pPr>
          </w:p>
        </w:tc>
        <w:tc>
          <w:tcPr>
            <w:tcW w:w="187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012E" w:rsidRPr="00E859A0" w:rsidRDefault="0022012E" w:rsidP="00C40A8D">
            <w:pPr>
              <w:spacing w:before="240"/>
              <w:rPr>
                <w:color w:val="000000"/>
                <w:lang w:val="ru-RU" w:eastAsia="ru-RU"/>
              </w:rPr>
            </w:pPr>
          </w:p>
        </w:tc>
        <w:tc>
          <w:tcPr>
            <w:tcW w:w="16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12E" w:rsidRPr="00E859A0" w:rsidRDefault="0022012E" w:rsidP="00C40A8D">
            <w:pPr>
              <w:spacing w:before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 xml:space="preserve">укладання відмостки навколо укриття 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012E" w:rsidRPr="00E859A0" w:rsidRDefault="0022012E" w:rsidP="00C40A8D">
            <w:pPr>
              <w:spacing w:before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2023р.</w:t>
            </w:r>
          </w:p>
        </w:tc>
        <w:tc>
          <w:tcPr>
            <w:tcW w:w="162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12E" w:rsidRPr="00E859A0" w:rsidRDefault="0022012E" w:rsidP="00C40A8D">
            <w:pPr>
              <w:spacing w:before="240"/>
              <w:rPr>
                <w:color w:val="000000"/>
                <w:lang w:val="ru-RU" w:eastAsia="ru-RU"/>
              </w:rPr>
            </w:pP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012E" w:rsidRPr="00E859A0" w:rsidRDefault="0022012E" w:rsidP="00C40A8D">
            <w:pPr>
              <w:spacing w:before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012E" w:rsidRPr="00E859A0" w:rsidRDefault="0022012E" w:rsidP="00C40A8D">
            <w:pPr>
              <w:spacing w:before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20,0</w:t>
            </w:r>
          </w:p>
        </w:tc>
        <w:tc>
          <w:tcPr>
            <w:tcW w:w="1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12E" w:rsidRDefault="0022012E" w:rsidP="00C40A8D">
            <w:pPr>
              <w:spacing w:before="240"/>
            </w:pPr>
            <w:r w:rsidRPr="00513761">
              <w:t>-//-</w:t>
            </w:r>
          </w:p>
        </w:tc>
      </w:tr>
      <w:tr w:rsidR="0022012E" w:rsidRPr="00E859A0" w:rsidTr="00C40A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48"/>
        </w:trPr>
        <w:tc>
          <w:tcPr>
            <w:tcW w:w="46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012E" w:rsidRPr="00E859A0" w:rsidRDefault="0022012E" w:rsidP="00C40A8D">
            <w:pPr>
              <w:spacing w:before="240"/>
              <w:rPr>
                <w:color w:val="000000"/>
                <w:lang w:val="ru-RU" w:eastAsia="ru-RU"/>
              </w:rPr>
            </w:pPr>
          </w:p>
        </w:tc>
        <w:tc>
          <w:tcPr>
            <w:tcW w:w="187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012E" w:rsidRPr="00E859A0" w:rsidRDefault="0022012E" w:rsidP="00C40A8D">
            <w:pPr>
              <w:spacing w:before="240"/>
              <w:rPr>
                <w:color w:val="000000"/>
                <w:lang w:val="ru-RU" w:eastAsia="ru-RU"/>
              </w:rPr>
            </w:pPr>
          </w:p>
        </w:tc>
        <w:tc>
          <w:tcPr>
            <w:tcW w:w="16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12E" w:rsidRPr="00E859A0" w:rsidRDefault="0022012E" w:rsidP="00C40A8D">
            <w:pPr>
              <w:spacing w:before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 xml:space="preserve">укладання керамзитної стяжки в укритті 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012E" w:rsidRPr="00E859A0" w:rsidRDefault="0022012E" w:rsidP="00C40A8D">
            <w:pPr>
              <w:spacing w:before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2023р.</w:t>
            </w:r>
          </w:p>
        </w:tc>
        <w:tc>
          <w:tcPr>
            <w:tcW w:w="162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12E" w:rsidRPr="00E859A0" w:rsidRDefault="0022012E" w:rsidP="00C40A8D">
            <w:pPr>
              <w:spacing w:before="240"/>
              <w:rPr>
                <w:color w:val="000000"/>
                <w:lang w:val="ru-RU" w:eastAsia="ru-RU"/>
              </w:rPr>
            </w:pP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012E" w:rsidRPr="00E859A0" w:rsidRDefault="0022012E" w:rsidP="00C40A8D">
            <w:pPr>
              <w:spacing w:before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012E" w:rsidRPr="00E859A0" w:rsidRDefault="0022012E" w:rsidP="00C40A8D">
            <w:pPr>
              <w:spacing w:before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9,0</w:t>
            </w:r>
          </w:p>
        </w:tc>
        <w:tc>
          <w:tcPr>
            <w:tcW w:w="1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12E" w:rsidRDefault="0022012E" w:rsidP="00C40A8D">
            <w:pPr>
              <w:spacing w:before="240"/>
            </w:pPr>
            <w:r w:rsidRPr="00513761">
              <w:t>-//-</w:t>
            </w:r>
          </w:p>
        </w:tc>
      </w:tr>
      <w:tr w:rsidR="0022012E" w:rsidRPr="00E859A0" w:rsidTr="00C40A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48"/>
        </w:trPr>
        <w:tc>
          <w:tcPr>
            <w:tcW w:w="4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12E" w:rsidRDefault="0022012E" w:rsidP="00C40A8D">
            <w:pPr>
              <w:spacing w:before="240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32</w:t>
            </w:r>
          </w:p>
          <w:p w:rsidR="0022012E" w:rsidRPr="00E859A0" w:rsidRDefault="0022012E" w:rsidP="00C40A8D">
            <w:pPr>
              <w:spacing w:before="240"/>
              <w:rPr>
                <w:color w:val="000000"/>
                <w:lang w:val="ru-RU" w:eastAsia="ru-RU"/>
              </w:rPr>
            </w:pPr>
          </w:p>
        </w:tc>
        <w:tc>
          <w:tcPr>
            <w:tcW w:w="18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12E" w:rsidRPr="00E859A0" w:rsidRDefault="0022012E" w:rsidP="00C40A8D">
            <w:pPr>
              <w:spacing w:before="240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П</w:t>
            </w:r>
            <w:r w:rsidRPr="00E859A0">
              <w:rPr>
                <w:color w:val="000000"/>
                <w:lang w:val="ru-RU" w:eastAsia="ru-RU"/>
              </w:rPr>
              <w:t>риведення захисних споруд цивільного захисту у готовність до укриття учнів Межирічанського НВК</w:t>
            </w:r>
          </w:p>
        </w:tc>
        <w:tc>
          <w:tcPr>
            <w:tcW w:w="16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12E" w:rsidRPr="00E859A0" w:rsidRDefault="0022012E" w:rsidP="00C40A8D">
            <w:pPr>
              <w:spacing w:before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обладнання і матеріали для укриття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012E" w:rsidRPr="00E859A0" w:rsidRDefault="0022012E" w:rsidP="00C40A8D">
            <w:pPr>
              <w:spacing w:before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2023р.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12E" w:rsidRPr="00E859A0" w:rsidRDefault="0022012E" w:rsidP="00C40A8D">
            <w:pPr>
              <w:spacing w:before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відділ освіти,  Межирічанський НВК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012E" w:rsidRPr="00E859A0" w:rsidRDefault="0022012E" w:rsidP="00C40A8D">
            <w:pPr>
              <w:spacing w:before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012E" w:rsidRPr="00E859A0" w:rsidRDefault="0022012E" w:rsidP="00C40A8D">
            <w:pPr>
              <w:spacing w:before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2,5</w:t>
            </w:r>
          </w:p>
        </w:tc>
        <w:tc>
          <w:tcPr>
            <w:tcW w:w="1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12E" w:rsidRDefault="0022012E" w:rsidP="00C40A8D">
            <w:pPr>
              <w:spacing w:before="240"/>
            </w:pPr>
            <w:r w:rsidRPr="00513761">
              <w:t>-//-</w:t>
            </w:r>
          </w:p>
        </w:tc>
      </w:tr>
      <w:tr w:rsidR="0022012E" w:rsidRPr="00E859A0" w:rsidTr="00C40A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48"/>
        </w:trPr>
        <w:tc>
          <w:tcPr>
            <w:tcW w:w="46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012E" w:rsidRPr="00E859A0" w:rsidRDefault="0022012E" w:rsidP="00C40A8D">
            <w:pPr>
              <w:spacing w:before="240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33</w:t>
            </w:r>
          </w:p>
        </w:tc>
        <w:tc>
          <w:tcPr>
            <w:tcW w:w="187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012E" w:rsidRPr="00E859A0" w:rsidRDefault="0022012E" w:rsidP="00C40A8D">
            <w:pPr>
              <w:spacing w:before="240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П</w:t>
            </w:r>
            <w:r w:rsidRPr="00E859A0">
              <w:rPr>
                <w:color w:val="000000"/>
                <w:lang w:val="ru-RU" w:eastAsia="ru-RU"/>
              </w:rPr>
              <w:t>риведення захисних споруд цивільного захисту у готовність до укриття учнів Поздимирського НВК</w:t>
            </w:r>
          </w:p>
        </w:tc>
        <w:tc>
          <w:tcPr>
            <w:tcW w:w="16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12E" w:rsidRPr="00E859A0" w:rsidRDefault="0022012E" w:rsidP="00C40A8D">
            <w:pPr>
              <w:spacing w:before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обладнання і матеріали для укриття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012E" w:rsidRPr="00E859A0" w:rsidRDefault="0022012E" w:rsidP="00C40A8D">
            <w:pPr>
              <w:spacing w:before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2023р.</w:t>
            </w:r>
          </w:p>
        </w:tc>
        <w:tc>
          <w:tcPr>
            <w:tcW w:w="162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12E" w:rsidRPr="00E859A0" w:rsidRDefault="0022012E" w:rsidP="00C40A8D">
            <w:pPr>
              <w:spacing w:before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відділ освіти,  Поздимирський НВК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012E" w:rsidRPr="00E859A0" w:rsidRDefault="0022012E" w:rsidP="00C40A8D">
            <w:pPr>
              <w:spacing w:before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012E" w:rsidRPr="00E859A0" w:rsidRDefault="0022012E" w:rsidP="00C40A8D">
            <w:pPr>
              <w:spacing w:before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24,7</w:t>
            </w:r>
          </w:p>
        </w:tc>
        <w:tc>
          <w:tcPr>
            <w:tcW w:w="1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12E" w:rsidRDefault="0022012E" w:rsidP="00C40A8D">
            <w:pPr>
              <w:spacing w:before="240"/>
            </w:pPr>
            <w:r w:rsidRPr="00513761">
              <w:t>-//-</w:t>
            </w:r>
          </w:p>
        </w:tc>
      </w:tr>
      <w:tr w:rsidR="0022012E" w:rsidRPr="00E859A0" w:rsidTr="00C40A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48"/>
        </w:trPr>
        <w:tc>
          <w:tcPr>
            <w:tcW w:w="46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012E" w:rsidRPr="00E859A0" w:rsidRDefault="0022012E" w:rsidP="00C40A8D">
            <w:pPr>
              <w:spacing w:before="240"/>
              <w:rPr>
                <w:color w:val="000000"/>
                <w:lang w:val="ru-RU" w:eastAsia="ru-RU"/>
              </w:rPr>
            </w:pPr>
          </w:p>
        </w:tc>
        <w:tc>
          <w:tcPr>
            <w:tcW w:w="187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012E" w:rsidRPr="00E859A0" w:rsidRDefault="0022012E" w:rsidP="00C40A8D">
            <w:pPr>
              <w:spacing w:before="240"/>
              <w:rPr>
                <w:color w:val="000000"/>
                <w:lang w:val="ru-RU" w:eastAsia="ru-RU"/>
              </w:rPr>
            </w:pPr>
          </w:p>
        </w:tc>
        <w:tc>
          <w:tcPr>
            <w:tcW w:w="16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12E" w:rsidRPr="00E859A0" w:rsidRDefault="0022012E" w:rsidP="00C40A8D">
            <w:pPr>
              <w:spacing w:before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поточний ремонт приміщення укриття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012E" w:rsidRPr="00E859A0" w:rsidRDefault="0022012E" w:rsidP="00C40A8D">
            <w:pPr>
              <w:spacing w:before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2023р.</w:t>
            </w:r>
          </w:p>
        </w:tc>
        <w:tc>
          <w:tcPr>
            <w:tcW w:w="162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12E" w:rsidRPr="00E859A0" w:rsidRDefault="0022012E" w:rsidP="00C40A8D">
            <w:pPr>
              <w:spacing w:before="240"/>
              <w:rPr>
                <w:color w:val="000000"/>
                <w:lang w:val="ru-RU" w:eastAsia="ru-RU"/>
              </w:rPr>
            </w:pP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012E" w:rsidRPr="00E859A0" w:rsidRDefault="0022012E" w:rsidP="00C40A8D">
            <w:pPr>
              <w:spacing w:before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012E" w:rsidRPr="00E859A0" w:rsidRDefault="0022012E" w:rsidP="00C40A8D">
            <w:pPr>
              <w:spacing w:before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40,0</w:t>
            </w:r>
          </w:p>
        </w:tc>
        <w:tc>
          <w:tcPr>
            <w:tcW w:w="1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12E" w:rsidRDefault="0022012E" w:rsidP="00C40A8D">
            <w:pPr>
              <w:spacing w:before="240"/>
            </w:pPr>
            <w:r w:rsidRPr="00651C92">
              <w:t>-//-</w:t>
            </w:r>
          </w:p>
        </w:tc>
      </w:tr>
      <w:tr w:rsidR="0022012E" w:rsidRPr="00E859A0" w:rsidTr="00C40A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12E" w:rsidRPr="00E859A0" w:rsidRDefault="0022012E" w:rsidP="00C40A8D">
            <w:pPr>
              <w:spacing w:before="240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34</w:t>
            </w:r>
          </w:p>
        </w:tc>
        <w:tc>
          <w:tcPr>
            <w:tcW w:w="18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12E" w:rsidRPr="00E859A0" w:rsidRDefault="0022012E" w:rsidP="00C40A8D">
            <w:pPr>
              <w:spacing w:before="240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П</w:t>
            </w:r>
            <w:r w:rsidRPr="00E859A0">
              <w:rPr>
                <w:color w:val="000000"/>
                <w:lang w:val="ru-RU" w:eastAsia="ru-RU"/>
              </w:rPr>
              <w:t>риведення захисних споруд цивільного захисту у готовність до укриття учнів Сілецької ЗШ</w:t>
            </w:r>
          </w:p>
        </w:tc>
        <w:tc>
          <w:tcPr>
            <w:tcW w:w="16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12E" w:rsidRPr="00E859A0" w:rsidRDefault="0022012E" w:rsidP="00C40A8D">
            <w:pPr>
              <w:spacing w:before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обладнання і матеріали для укриття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012E" w:rsidRPr="00E859A0" w:rsidRDefault="0022012E" w:rsidP="00C40A8D">
            <w:pPr>
              <w:spacing w:before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2023р.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12E" w:rsidRPr="00E859A0" w:rsidRDefault="0022012E" w:rsidP="00C40A8D">
            <w:pPr>
              <w:spacing w:before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відділ освіти,  Сілецька ЗШ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012E" w:rsidRPr="00E859A0" w:rsidRDefault="0022012E" w:rsidP="00C40A8D">
            <w:pPr>
              <w:spacing w:before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012E" w:rsidRPr="00E859A0" w:rsidRDefault="0022012E" w:rsidP="00C40A8D">
            <w:pPr>
              <w:spacing w:before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21,5</w:t>
            </w:r>
          </w:p>
        </w:tc>
        <w:tc>
          <w:tcPr>
            <w:tcW w:w="1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12E" w:rsidRDefault="0022012E" w:rsidP="00C40A8D">
            <w:pPr>
              <w:spacing w:before="240"/>
            </w:pPr>
            <w:r w:rsidRPr="00651C92">
              <w:t>-//-</w:t>
            </w:r>
          </w:p>
        </w:tc>
      </w:tr>
      <w:tr w:rsidR="0022012E" w:rsidRPr="00E859A0" w:rsidTr="00C40A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12E" w:rsidRPr="00E859A0" w:rsidRDefault="0022012E" w:rsidP="00C40A8D">
            <w:pPr>
              <w:spacing w:before="240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35</w:t>
            </w:r>
          </w:p>
        </w:tc>
        <w:tc>
          <w:tcPr>
            <w:tcW w:w="18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12E" w:rsidRPr="00E859A0" w:rsidRDefault="0022012E" w:rsidP="00C40A8D">
            <w:pPr>
              <w:spacing w:before="240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П</w:t>
            </w:r>
            <w:r w:rsidRPr="00E859A0">
              <w:rPr>
                <w:color w:val="000000"/>
                <w:lang w:val="ru-RU" w:eastAsia="ru-RU"/>
              </w:rPr>
              <w:t>риведення захисних споруд цивільного захисту у готовність до укриття учнів СНВК №13</w:t>
            </w:r>
          </w:p>
        </w:tc>
        <w:tc>
          <w:tcPr>
            <w:tcW w:w="16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12E" w:rsidRPr="00E859A0" w:rsidRDefault="0022012E" w:rsidP="00C40A8D">
            <w:pPr>
              <w:spacing w:before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 xml:space="preserve">поточний ремонт приміщення укриття 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012E" w:rsidRPr="00E859A0" w:rsidRDefault="0022012E" w:rsidP="00C40A8D">
            <w:pPr>
              <w:spacing w:before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2023р.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12E" w:rsidRPr="00E859A0" w:rsidRDefault="0022012E" w:rsidP="00C40A8D">
            <w:pPr>
              <w:spacing w:before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відділ освіти,  СНВК №13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012E" w:rsidRPr="00E859A0" w:rsidRDefault="0022012E" w:rsidP="00C40A8D">
            <w:pPr>
              <w:spacing w:before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012E" w:rsidRPr="00E859A0" w:rsidRDefault="0022012E" w:rsidP="00C40A8D">
            <w:pPr>
              <w:spacing w:before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45,0</w:t>
            </w:r>
          </w:p>
        </w:tc>
        <w:tc>
          <w:tcPr>
            <w:tcW w:w="1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12E" w:rsidRDefault="0022012E" w:rsidP="00C40A8D">
            <w:pPr>
              <w:spacing w:before="240"/>
            </w:pPr>
            <w:r w:rsidRPr="00651C92">
              <w:t>-//-</w:t>
            </w:r>
          </w:p>
        </w:tc>
      </w:tr>
      <w:tr w:rsidR="0022012E" w:rsidRPr="00E859A0" w:rsidTr="00C40A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4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12E" w:rsidRPr="00E859A0" w:rsidRDefault="0022012E" w:rsidP="00C40A8D">
            <w:pPr>
              <w:spacing w:before="240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36</w:t>
            </w:r>
          </w:p>
        </w:tc>
        <w:tc>
          <w:tcPr>
            <w:tcW w:w="18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12E" w:rsidRPr="00E859A0" w:rsidRDefault="0022012E" w:rsidP="00C40A8D">
            <w:pPr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П</w:t>
            </w:r>
            <w:r w:rsidRPr="00E859A0">
              <w:rPr>
                <w:color w:val="000000"/>
                <w:lang w:val="ru-RU" w:eastAsia="ru-RU"/>
              </w:rPr>
              <w:t>риведення захисних споруд цивільного захисту у готовність до укриття учнів ЗЗСО</w:t>
            </w:r>
          </w:p>
        </w:tc>
        <w:tc>
          <w:tcPr>
            <w:tcW w:w="16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12E" w:rsidRPr="00E859A0" w:rsidRDefault="0022012E" w:rsidP="00C40A8D">
            <w:pPr>
              <w:spacing w:before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встановлення WI-FI в укриттях шкіл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012E" w:rsidRPr="00E859A0" w:rsidRDefault="0022012E" w:rsidP="00C40A8D">
            <w:pPr>
              <w:spacing w:before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2023р.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12E" w:rsidRPr="00E859A0" w:rsidRDefault="0022012E" w:rsidP="00C40A8D">
            <w:pPr>
              <w:spacing w:before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відділ освіти,  ЗЗСО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012E" w:rsidRPr="00E859A0" w:rsidRDefault="0022012E" w:rsidP="00C40A8D">
            <w:pPr>
              <w:spacing w:before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012E" w:rsidRPr="00E859A0" w:rsidRDefault="0022012E" w:rsidP="00C40A8D">
            <w:pPr>
              <w:spacing w:before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45,0</w:t>
            </w:r>
          </w:p>
        </w:tc>
        <w:tc>
          <w:tcPr>
            <w:tcW w:w="1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12E" w:rsidRDefault="0022012E" w:rsidP="00C40A8D">
            <w:pPr>
              <w:spacing w:before="240"/>
            </w:pPr>
            <w:r w:rsidRPr="00651C92">
              <w:t>-//-</w:t>
            </w:r>
          </w:p>
        </w:tc>
      </w:tr>
      <w:tr w:rsidR="0022012E" w:rsidRPr="00E859A0" w:rsidTr="00C40A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48"/>
        </w:trPr>
        <w:tc>
          <w:tcPr>
            <w:tcW w:w="46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012E" w:rsidRPr="00E859A0" w:rsidRDefault="0022012E" w:rsidP="00C40A8D">
            <w:pPr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37</w:t>
            </w:r>
          </w:p>
        </w:tc>
        <w:tc>
          <w:tcPr>
            <w:tcW w:w="187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012E" w:rsidRPr="00E859A0" w:rsidRDefault="0022012E" w:rsidP="00C40A8D">
            <w:pPr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П</w:t>
            </w:r>
            <w:r w:rsidRPr="00E859A0">
              <w:rPr>
                <w:color w:val="000000"/>
                <w:lang w:val="ru-RU" w:eastAsia="ru-RU"/>
              </w:rPr>
              <w:t>риведення захисних споруд цивільного захисту у готовність до укриття учнів  ДЮСШ №1</w:t>
            </w:r>
          </w:p>
        </w:tc>
        <w:tc>
          <w:tcPr>
            <w:tcW w:w="16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12E" w:rsidRPr="00E859A0" w:rsidRDefault="0022012E" w:rsidP="00C40A8D">
            <w:pPr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обладнання і матеріали для укриття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012E" w:rsidRPr="00E859A0" w:rsidRDefault="0022012E" w:rsidP="00C40A8D">
            <w:pPr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2023р.</w:t>
            </w:r>
          </w:p>
        </w:tc>
        <w:tc>
          <w:tcPr>
            <w:tcW w:w="162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12E" w:rsidRPr="00E859A0" w:rsidRDefault="0022012E" w:rsidP="00C40A8D">
            <w:pPr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відділ освіти,  ДЮСШ №1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012E" w:rsidRPr="00E859A0" w:rsidRDefault="0022012E" w:rsidP="00C40A8D">
            <w:pPr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012E" w:rsidRPr="00E859A0" w:rsidRDefault="0022012E" w:rsidP="00C40A8D">
            <w:pPr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20,0</w:t>
            </w:r>
          </w:p>
        </w:tc>
        <w:tc>
          <w:tcPr>
            <w:tcW w:w="1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12E" w:rsidRDefault="0022012E" w:rsidP="00C40A8D">
            <w:r w:rsidRPr="00651C92">
              <w:t>-//-</w:t>
            </w:r>
          </w:p>
        </w:tc>
      </w:tr>
      <w:tr w:rsidR="0022012E" w:rsidRPr="00E859A0" w:rsidTr="00C40A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48"/>
        </w:trPr>
        <w:tc>
          <w:tcPr>
            <w:tcW w:w="46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012E" w:rsidRPr="00E859A0" w:rsidRDefault="0022012E" w:rsidP="00C40A8D">
            <w:pPr>
              <w:rPr>
                <w:color w:val="000000"/>
                <w:lang w:val="ru-RU" w:eastAsia="ru-RU"/>
              </w:rPr>
            </w:pPr>
          </w:p>
        </w:tc>
        <w:tc>
          <w:tcPr>
            <w:tcW w:w="187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012E" w:rsidRPr="00E859A0" w:rsidRDefault="0022012E" w:rsidP="00C40A8D">
            <w:pPr>
              <w:rPr>
                <w:color w:val="000000"/>
                <w:lang w:val="ru-RU" w:eastAsia="ru-RU"/>
              </w:rPr>
            </w:pPr>
          </w:p>
        </w:tc>
        <w:tc>
          <w:tcPr>
            <w:tcW w:w="16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12E" w:rsidRPr="00E859A0" w:rsidRDefault="0022012E" w:rsidP="00C40A8D">
            <w:pPr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поточний ремонт приміщення укриття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012E" w:rsidRPr="00E859A0" w:rsidRDefault="0022012E" w:rsidP="00C40A8D">
            <w:pPr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2023р.</w:t>
            </w:r>
          </w:p>
        </w:tc>
        <w:tc>
          <w:tcPr>
            <w:tcW w:w="162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12E" w:rsidRPr="00E859A0" w:rsidRDefault="0022012E" w:rsidP="00C40A8D">
            <w:pPr>
              <w:rPr>
                <w:color w:val="000000"/>
                <w:lang w:val="ru-RU" w:eastAsia="ru-RU"/>
              </w:rPr>
            </w:pP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012E" w:rsidRPr="00E859A0" w:rsidRDefault="0022012E" w:rsidP="00C40A8D">
            <w:pPr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012E" w:rsidRPr="00E859A0" w:rsidRDefault="0022012E" w:rsidP="00C40A8D">
            <w:pPr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80,0</w:t>
            </w:r>
          </w:p>
        </w:tc>
        <w:tc>
          <w:tcPr>
            <w:tcW w:w="1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12E" w:rsidRDefault="0022012E" w:rsidP="00C40A8D">
            <w:r w:rsidRPr="00651C92">
              <w:t>-//-</w:t>
            </w:r>
          </w:p>
        </w:tc>
      </w:tr>
      <w:tr w:rsidR="0022012E" w:rsidRPr="00E859A0" w:rsidTr="00C40A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48"/>
        </w:trPr>
        <w:tc>
          <w:tcPr>
            <w:tcW w:w="46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012E" w:rsidRPr="00E859A0" w:rsidRDefault="0022012E" w:rsidP="00C40A8D">
            <w:pPr>
              <w:spacing w:before="240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38</w:t>
            </w:r>
          </w:p>
        </w:tc>
        <w:tc>
          <w:tcPr>
            <w:tcW w:w="187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012E" w:rsidRPr="00E859A0" w:rsidRDefault="0022012E" w:rsidP="00C40A8D">
            <w:pPr>
              <w:spacing w:before="240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П</w:t>
            </w:r>
            <w:r w:rsidRPr="00E859A0">
              <w:rPr>
                <w:color w:val="000000"/>
                <w:lang w:val="ru-RU" w:eastAsia="ru-RU"/>
              </w:rPr>
              <w:t xml:space="preserve">риведення захисних споруд цивільного захисту у готовність до укриття учнів </w:t>
            </w:r>
            <w:r>
              <w:rPr>
                <w:color w:val="000000"/>
                <w:lang w:val="ru-RU" w:eastAsia="ru-RU"/>
              </w:rPr>
              <w:t>Волсвинської гімназії</w:t>
            </w:r>
          </w:p>
        </w:tc>
        <w:tc>
          <w:tcPr>
            <w:tcW w:w="16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12E" w:rsidRDefault="0022012E" w:rsidP="00C40A8D">
            <w:pPr>
              <w:spacing w:before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 xml:space="preserve">поточний ремонт </w:t>
            </w:r>
          </w:p>
          <w:p w:rsidR="0022012E" w:rsidRDefault="0022012E" w:rsidP="00C40A8D">
            <w:pPr>
              <w:spacing w:before="240"/>
              <w:rPr>
                <w:color w:val="000000"/>
                <w:lang w:val="ru-RU" w:eastAsia="ru-RU"/>
              </w:rPr>
            </w:pPr>
          </w:p>
          <w:p w:rsidR="0022012E" w:rsidRPr="00E859A0" w:rsidRDefault="0022012E" w:rsidP="00C40A8D">
            <w:pPr>
              <w:spacing w:before="240"/>
              <w:rPr>
                <w:color w:val="000000"/>
                <w:lang w:val="ru-RU" w:eastAsia="ru-RU"/>
              </w:rPr>
            </w:pPr>
            <w:r w:rsidRPr="00E859A0">
              <w:rPr>
                <w:color w:val="000000"/>
                <w:lang w:val="ru-RU" w:eastAsia="ru-RU"/>
              </w:rPr>
              <w:t>приміщення укриття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012E" w:rsidRPr="00E859A0" w:rsidRDefault="0022012E" w:rsidP="00C40A8D">
            <w:pPr>
              <w:spacing w:before="240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2023р.</w:t>
            </w:r>
          </w:p>
        </w:tc>
        <w:tc>
          <w:tcPr>
            <w:tcW w:w="16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12E" w:rsidRDefault="0022012E" w:rsidP="00C40A8D">
            <w:pPr>
              <w:spacing w:before="240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 xml:space="preserve">відділ освіти </w:t>
            </w:r>
          </w:p>
          <w:p w:rsidR="0022012E" w:rsidRPr="00E859A0" w:rsidRDefault="0022012E" w:rsidP="00C40A8D">
            <w:pPr>
              <w:spacing w:before="240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Волсвинська гімназія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012E" w:rsidRPr="00E859A0" w:rsidRDefault="0022012E" w:rsidP="00C40A8D">
            <w:pPr>
              <w:spacing w:before="240"/>
              <w:rPr>
                <w:color w:val="000000"/>
                <w:lang w:val="ru-RU" w:eastAsia="ru-RU"/>
              </w:rPr>
            </w:pP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012E" w:rsidRPr="00E859A0" w:rsidRDefault="0022012E" w:rsidP="00C40A8D">
            <w:pPr>
              <w:spacing w:before="240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128,725</w:t>
            </w:r>
          </w:p>
        </w:tc>
        <w:tc>
          <w:tcPr>
            <w:tcW w:w="1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12E" w:rsidRPr="00651C92" w:rsidRDefault="0022012E" w:rsidP="00C40A8D">
            <w:pPr>
              <w:spacing w:before="240"/>
            </w:pPr>
            <w:r w:rsidRPr="00651C92">
              <w:t>-//-</w:t>
            </w:r>
          </w:p>
        </w:tc>
      </w:tr>
      <w:tr w:rsidR="0022012E" w:rsidRPr="00E859A0" w:rsidTr="00C40A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9"/>
        </w:trPr>
        <w:tc>
          <w:tcPr>
            <w:tcW w:w="7488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12E" w:rsidRPr="00E859A0" w:rsidRDefault="0022012E" w:rsidP="00C40A8D">
            <w:pPr>
              <w:rPr>
                <w:b/>
                <w:bCs/>
                <w:color w:val="000000"/>
                <w:lang w:val="ru-RU" w:eastAsia="ru-RU"/>
              </w:rPr>
            </w:pPr>
            <w:r>
              <w:rPr>
                <w:b/>
                <w:bCs/>
                <w:color w:val="000000"/>
                <w:lang w:val="ru-RU" w:eastAsia="ru-RU"/>
              </w:rPr>
              <w:t xml:space="preserve">                                  </w:t>
            </w:r>
            <w:r w:rsidRPr="00E859A0">
              <w:rPr>
                <w:b/>
                <w:bCs/>
                <w:color w:val="000000"/>
                <w:lang w:val="ru-RU" w:eastAsia="ru-RU"/>
              </w:rPr>
              <w:t xml:space="preserve">ВСЬОГО </w:t>
            </w:r>
            <w:r>
              <w:rPr>
                <w:b/>
                <w:bCs/>
                <w:color w:val="000000"/>
                <w:lang w:val="ru-RU" w:eastAsia="ru-RU"/>
              </w:rPr>
              <w:t>по установах освіти:</w:t>
            </w: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012E" w:rsidRPr="00E859A0" w:rsidRDefault="0022012E" w:rsidP="00C40A8D">
            <w:pPr>
              <w:spacing w:after="240"/>
              <w:rPr>
                <w:b/>
                <w:bCs/>
                <w:color w:val="000000"/>
                <w:lang w:val="ru-RU" w:eastAsia="ru-RU"/>
              </w:rPr>
            </w:pPr>
            <w:r>
              <w:rPr>
                <w:b/>
                <w:bCs/>
                <w:color w:val="000000"/>
                <w:lang w:val="ru-RU" w:eastAsia="ru-RU"/>
              </w:rPr>
              <w:t>1880,225</w:t>
            </w:r>
          </w:p>
        </w:tc>
        <w:tc>
          <w:tcPr>
            <w:tcW w:w="1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012E" w:rsidRPr="00E859A0" w:rsidRDefault="0022012E" w:rsidP="00C40A8D">
            <w:pPr>
              <w:rPr>
                <w:b/>
                <w:bCs/>
                <w:color w:val="000000"/>
                <w:lang w:val="ru-RU" w:eastAsia="ru-RU"/>
              </w:rPr>
            </w:pPr>
          </w:p>
        </w:tc>
      </w:tr>
      <w:tr w:rsidR="0022012E" w:rsidRPr="00E859A0" w:rsidTr="00C40A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08"/>
        </w:trPr>
        <w:tc>
          <w:tcPr>
            <w:tcW w:w="4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12E" w:rsidRDefault="0022012E" w:rsidP="00C40A8D">
            <w:pPr>
              <w:spacing w:before="240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39</w:t>
            </w:r>
          </w:p>
        </w:tc>
        <w:tc>
          <w:tcPr>
            <w:tcW w:w="18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12E" w:rsidRPr="00E859A0" w:rsidRDefault="0022012E" w:rsidP="00C40A8D">
            <w:pPr>
              <w:spacing w:before="240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П</w:t>
            </w:r>
            <w:r w:rsidRPr="00E859A0">
              <w:rPr>
                <w:color w:val="000000"/>
                <w:lang w:val="ru-RU" w:eastAsia="ru-RU"/>
              </w:rPr>
              <w:t>риведення захисних споруд цивільного захисту у готовність до укриття населення</w:t>
            </w:r>
          </w:p>
        </w:tc>
        <w:tc>
          <w:tcPr>
            <w:tcW w:w="16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12E" w:rsidRPr="00E859A0" w:rsidRDefault="0022012E" w:rsidP="00C40A8D">
            <w:pPr>
              <w:spacing w:before="240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п</w:t>
            </w:r>
            <w:r w:rsidRPr="00E859A0">
              <w:rPr>
                <w:color w:val="000000"/>
                <w:lang w:val="ru-RU" w:eastAsia="ru-RU"/>
              </w:rPr>
              <w:t>оточний ремонт укриттів КП "Центральна міська лікарня Червоноградської  міської  ради"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012E" w:rsidRPr="00E859A0" w:rsidRDefault="0022012E" w:rsidP="00C40A8D">
            <w:pPr>
              <w:spacing w:before="240" w:line="720" w:lineRule="auto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2023р.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12E" w:rsidRPr="00E859A0" w:rsidRDefault="0022012E" w:rsidP="00C40A8D">
            <w:pPr>
              <w:spacing w:before="240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в</w:t>
            </w:r>
            <w:r w:rsidRPr="00E859A0">
              <w:rPr>
                <w:color w:val="000000"/>
                <w:lang w:val="ru-RU" w:eastAsia="ru-RU"/>
              </w:rPr>
              <w:t>ідділ охорони здоров"я, КП "Центральна міська лікарня Червоноградської  міської  ради"</w:t>
            </w:r>
          </w:p>
        </w:tc>
        <w:tc>
          <w:tcPr>
            <w:tcW w:w="10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012E" w:rsidRPr="00E859A0" w:rsidRDefault="0022012E" w:rsidP="00C40A8D">
            <w:pPr>
              <w:spacing w:before="240"/>
              <w:rPr>
                <w:color w:val="000000"/>
                <w:lang w:val="ru-RU" w:eastAsia="ru-RU"/>
              </w:rPr>
            </w:pP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2012E" w:rsidRPr="00767D38" w:rsidRDefault="0022012E" w:rsidP="00C40A8D">
            <w:pPr>
              <w:spacing w:before="240" w:line="720" w:lineRule="auto"/>
              <w:rPr>
                <w:b/>
                <w:color w:val="000000"/>
                <w:lang w:val="ru-RU" w:eastAsia="ru-RU"/>
              </w:rPr>
            </w:pPr>
            <w:r>
              <w:rPr>
                <w:b/>
                <w:color w:val="000000"/>
                <w:lang w:val="ru-RU" w:eastAsia="ru-RU"/>
              </w:rPr>
              <w:t>965,0</w:t>
            </w:r>
          </w:p>
        </w:tc>
        <w:tc>
          <w:tcPr>
            <w:tcW w:w="14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2012E" w:rsidRPr="00E859A0" w:rsidRDefault="0022012E" w:rsidP="00C40A8D">
            <w:pPr>
              <w:spacing w:before="240"/>
              <w:rPr>
                <w:color w:val="000000"/>
                <w:sz w:val="24"/>
                <w:szCs w:val="24"/>
                <w:lang w:val="ru-RU" w:eastAsia="ru-RU"/>
              </w:rPr>
            </w:pPr>
            <w:r w:rsidRPr="00E859A0">
              <w:rPr>
                <w:color w:val="000000"/>
                <w:sz w:val="24"/>
                <w:szCs w:val="24"/>
                <w:lang w:val="ru-RU" w:eastAsia="ru-RU"/>
              </w:rPr>
              <w:t>створення належних умов укриття населення в захисних спорудах</w:t>
            </w:r>
          </w:p>
        </w:tc>
      </w:tr>
      <w:tr w:rsidR="0022012E" w:rsidRPr="00E859A0" w:rsidTr="00582D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23"/>
        </w:trPr>
        <w:tc>
          <w:tcPr>
            <w:tcW w:w="748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12E" w:rsidRPr="007F4BD6" w:rsidRDefault="0022012E" w:rsidP="00833229">
            <w:pPr>
              <w:jc w:val="center"/>
              <w:rPr>
                <w:b/>
                <w:color w:val="000000"/>
                <w:lang w:val="ru-RU" w:eastAsia="ru-RU"/>
              </w:rPr>
            </w:pPr>
            <w:r w:rsidRPr="007F4BD6">
              <w:rPr>
                <w:b/>
                <w:color w:val="000000"/>
                <w:lang w:val="ru-RU" w:eastAsia="ru-RU"/>
              </w:rPr>
              <w:t>ВСЬОГО</w:t>
            </w:r>
            <w:r>
              <w:rPr>
                <w:b/>
                <w:color w:val="000000"/>
                <w:lang w:val="ru-RU" w:eastAsia="ru-RU"/>
              </w:rPr>
              <w:t xml:space="preserve"> по бюджетних установах: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12E" w:rsidRPr="00767D38" w:rsidRDefault="0022012E" w:rsidP="00833229">
            <w:pPr>
              <w:spacing w:line="720" w:lineRule="auto"/>
              <w:jc w:val="center"/>
              <w:rPr>
                <w:b/>
                <w:color w:val="000000"/>
                <w:lang w:val="ru-RU" w:eastAsia="ru-RU"/>
              </w:rPr>
            </w:pPr>
            <w:r>
              <w:rPr>
                <w:b/>
                <w:color w:val="000000"/>
                <w:lang w:val="ru-RU" w:eastAsia="ru-RU"/>
              </w:rPr>
              <w:t>2 845,225</w:t>
            </w:r>
          </w:p>
        </w:tc>
        <w:tc>
          <w:tcPr>
            <w:tcW w:w="14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12E" w:rsidRPr="00E859A0" w:rsidRDefault="0022012E" w:rsidP="00833229">
            <w:pPr>
              <w:rPr>
                <w:color w:val="000000"/>
                <w:sz w:val="24"/>
                <w:szCs w:val="24"/>
                <w:lang w:val="ru-RU" w:eastAsia="ru-RU"/>
              </w:rPr>
            </w:pPr>
          </w:p>
        </w:tc>
      </w:tr>
      <w:tr w:rsidR="0022012E" w:rsidRPr="00E859A0" w:rsidTr="00582D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23"/>
        </w:trPr>
        <w:tc>
          <w:tcPr>
            <w:tcW w:w="748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12E" w:rsidRPr="007F4BD6" w:rsidRDefault="0022012E" w:rsidP="00833229">
            <w:pPr>
              <w:jc w:val="center"/>
              <w:rPr>
                <w:b/>
                <w:color w:val="000000"/>
                <w:lang w:val="ru-RU" w:eastAsia="ru-RU"/>
              </w:rPr>
            </w:pPr>
            <w:r>
              <w:rPr>
                <w:b/>
                <w:color w:val="000000"/>
                <w:lang w:val="ru-RU" w:eastAsia="ru-RU"/>
              </w:rPr>
              <w:t>РАЗОМ: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012E" w:rsidRDefault="0022012E" w:rsidP="00833229">
            <w:pPr>
              <w:spacing w:line="720" w:lineRule="auto"/>
              <w:jc w:val="center"/>
              <w:rPr>
                <w:b/>
                <w:color w:val="000000"/>
                <w:lang w:val="ru-RU" w:eastAsia="ru-RU"/>
              </w:rPr>
            </w:pPr>
            <w:r>
              <w:rPr>
                <w:b/>
                <w:color w:val="000000"/>
                <w:lang w:val="ru-RU" w:eastAsia="ru-RU"/>
              </w:rPr>
              <w:t xml:space="preserve">5 </w:t>
            </w:r>
            <w:bookmarkStart w:id="1" w:name="_GoBack"/>
            <w:bookmarkEnd w:id="1"/>
            <w:r>
              <w:rPr>
                <w:b/>
                <w:color w:val="000000"/>
                <w:lang w:val="ru-RU" w:eastAsia="ru-RU"/>
              </w:rPr>
              <w:t>521,735</w:t>
            </w:r>
          </w:p>
        </w:tc>
        <w:tc>
          <w:tcPr>
            <w:tcW w:w="14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012E" w:rsidRPr="00E859A0" w:rsidRDefault="0022012E" w:rsidP="00833229">
            <w:pPr>
              <w:rPr>
                <w:color w:val="000000"/>
                <w:sz w:val="24"/>
                <w:szCs w:val="24"/>
                <w:lang w:val="ru-RU" w:eastAsia="ru-RU"/>
              </w:rPr>
            </w:pPr>
          </w:p>
        </w:tc>
      </w:tr>
    </w:tbl>
    <w:p w:rsidR="0022012E" w:rsidRDefault="0022012E" w:rsidP="00AE7317">
      <w:pPr>
        <w:spacing w:after="160" w:line="259" w:lineRule="auto"/>
        <w:rPr>
          <w:rFonts w:ascii="Calibri" w:hAnsi="Calibri"/>
          <w:lang w:val="ru-RU"/>
        </w:rPr>
      </w:pPr>
    </w:p>
    <w:p w:rsidR="0022012E" w:rsidRPr="00E859A0" w:rsidRDefault="0022012E" w:rsidP="00AE7317">
      <w:pPr>
        <w:spacing w:after="160" w:line="259" w:lineRule="auto"/>
        <w:rPr>
          <w:rFonts w:ascii="Calibri" w:hAnsi="Calibri"/>
          <w:lang w:val="ru-RU"/>
        </w:rPr>
      </w:pPr>
    </w:p>
    <w:p w:rsidR="0022012E" w:rsidRPr="002A01DA" w:rsidRDefault="0022012E" w:rsidP="00F96E17">
      <w:pPr>
        <w:pStyle w:val="BodyText"/>
        <w:tabs>
          <w:tab w:val="left" w:pos="1985"/>
        </w:tabs>
        <w:ind w:left="2835" w:hanging="2551"/>
        <w:jc w:val="center"/>
        <w:rPr>
          <w:b/>
          <w:sz w:val="30"/>
        </w:rPr>
      </w:pPr>
      <w:r>
        <w:rPr>
          <w:b/>
          <w:sz w:val="30"/>
        </w:rPr>
        <w:t>7.</w:t>
      </w:r>
      <w:r w:rsidRPr="002A01DA">
        <w:rPr>
          <w:b/>
          <w:sz w:val="30"/>
        </w:rPr>
        <w:t>Очікуванні результати від реалізації Програми</w:t>
      </w:r>
    </w:p>
    <w:p w:rsidR="0022012E" w:rsidRDefault="0022012E" w:rsidP="00B402B0">
      <w:pPr>
        <w:pStyle w:val="BodyText"/>
        <w:ind w:left="3544" w:hanging="2551"/>
        <w:jc w:val="center"/>
        <w:rPr>
          <w:sz w:val="30"/>
        </w:rPr>
      </w:pPr>
    </w:p>
    <w:p w:rsidR="0022012E" w:rsidRPr="002A01DA" w:rsidRDefault="0022012E" w:rsidP="002A01DA">
      <w:pPr>
        <w:pStyle w:val="BodyText"/>
        <w:rPr>
          <w:sz w:val="30"/>
        </w:rPr>
      </w:pPr>
      <w:r w:rsidRPr="002A01DA">
        <w:rPr>
          <w:sz w:val="30"/>
        </w:rPr>
        <w:t>Результатом виконання Програми має стати:</w:t>
      </w:r>
    </w:p>
    <w:p w:rsidR="0022012E" w:rsidRPr="002A01DA" w:rsidRDefault="0022012E" w:rsidP="002A01DA">
      <w:pPr>
        <w:pStyle w:val="BodyText"/>
        <w:rPr>
          <w:sz w:val="30"/>
        </w:rPr>
      </w:pPr>
      <w:r w:rsidRPr="002A01DA">
        <w:rPr>
          <w:sz w:val="30"/>
        </w:rPr>
        <w:t>-</w:t>
      </w:r>
      <w:r w:rsidRPr="002A01DA">
        <w:rPr>
          <w:sz w:val="30"/>
        </w:rPr>
        <w:tab/>
        <w:t>дієвий захист населення, яке проживає на території Червоноградської міської  ради;</w:t>
      </w:r>
    </w:p>
    <w:p w:rsidR="0022012E" w:rsidRPr="002A01DA" w:rsidRDefault="0022012E" w:rsidP="002A01DA">
      <w:pPr>
        <w:pStyle w:val="BodyText"/>
        <w:rPr>
          <w:sz w:val="30"/>
        </w:rPr>
      </w:pPr>
      <w:r w:rsidRPr="002A01DA">
        <w:rPr>
          <w:sz w:val="30"/>
        </w:rPr>
        <w:t>-</w:t>
      </w:r>
      <w:r w:rsidRPr="002A01DA">
        <w:rPr>
          <w:sz w:val="30"/>
        </w:rPr>
        <w:tab/>
        <w:t>підвищення рівня готовності органів управління цивільного захисту щодо виконання вимог державної політики у сфері захисту населення та території від ситуацій техногенного, природного та воєнного характеру;</w:t>
      </w:r>
    </w:p>
    <w:p w:rsidR="0022012E" w:rsidRDefault="0022012E" w:rsidP="002A01DA">
      <w:pPr>
        <w:pStyle w:val="BodyText"/>
        <w:rPr>
          <w:sz w:val="30"/>
        </w:rPr>
      </w:pPr>
      <w:r w:rsidRPr="002A01DA">
        <w:rPr>
          <w:sz w:val="30"/>
        </w:rPr>
        <w:t>-</w:t>
      </w:r>
      <w:r w:rsidRPr="002A01DA">
        <w:rPr>
          <w:sz w:val="30"/>
        </w:rPr>
        <w:tab/>
        <w:t>створення належних умов укриття населення в захисних спорудах.</w:t>
      </w:r>
    </w:p>
    <w:p w:rsidR="0022012E" w:rsidRDefault="0022012E" w:rsidP="00220117">
      <w:pPr>
        <w:pStyle w:val="BodyText"/>
        <w:rPr>
          <w:sz w:val="30"/>
        </w:rPr>
      </w:pPr>
    </w:p>
    <w:p w:rsidR="0022012E" w:rsidRPr="00220117" w:rsidRDefault="0022012E" w:rsidP="00220117">
      <w:pPr>
        <w:pStyle w:val="BodyText"/>
        <w:rPr>
          <w:sz w:val="30"/>
        </w:rPr>
      </w:pPr>
      <w:r w:rsidRPr="00220117">
        <w:rPr>
          <w:b/>
          <w:sz w:val="30"/>
        </w:rPr>
        <w:t>Примітка:</w:t>
      </w:r>
      <w:r w:rsidRPr="00220117">
        <w:rPr>
          <w:sz w:val="30"/>
        </w:rPr>
        <w:t xml:space="preserve"> Програма розроблена і фінансується в межах коштів, передбачених у  місцевому бюджеті на поточний рік. У відповідності до уточнення місцевого бюджету на 202</w:t>
      </w:r>
      <w:r>
        <w:rPr>
          <w:sz w:val="30"/>
        </w:rPr>
        <w:t>3</w:t>
      </w:r>
      <w:r w:rsidRPr="00220117">
        <w:rPr>
          <w:sz w:val="30"/>
        </w:rPr>
        <w:t xml:space="preserve"> рік вносяться зміни до Програми.</w:t>
      </w:r>
    </w:p>
    <w:p w:rsidR="0022012E" w:rsidRDefault="0022012E">
      <w:pPr>
        <w:pStyle w:val="BodyText"/>
        <w:ind w:left="0"/>
        <w:jc w:val="left"/>
        <w:rPr>
          <w:sz w:val="30"/>
        </w:rPr>
      </w:pPr>
    </w:p>
    <w:sectPr w:rsidR="0022012E" w:rsidSect="0080027C">
      <w:pgSz w:w="11906" w:h="16838"/>
      <w:pgMar w:top="567" w:right="707" w:bottom="567" w:left="1200" w:header="0" w:footer="0" w:gutter="0"/>
      <w:cols w:space="720"/>
      <w:formProt w:val="0"/>
      <w:docGrid w:linePitch="10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ans">
    <w:altName w:val="Arial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1018E6"/>
    <w:multiLevelType w:val="hybridMultilevel"/>
    <w:tmpl w:val="F856B542"/>
    <w:lvl w:ilvl="0" w:tplc="BABEB4B4">
      <w:start w:val="6"/>
      <w:numFmt w:val="decimal"/>
      <w:lvlText w:val="%1."/>
      <w:lvlJc w:val="left"/>
      <w:pPr>
        <w:ind w:left="3621" w:hanging="360"/>
      </w:pPr>
      <w:rPr>
        <w:rFonts w:cs="Times New Roman"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46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54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61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68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75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82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90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9730" w:hanging="180"/>
      </w:pPr>
      <w:rPr>
        <w:rFonts w:cs="Times New Roman"/>
      </w:rPr>
    </w:lvl>
  </w:abstractNum>
  <w:abstractNum w:abstractNumId="1">
    <w:nsid w:val="144C5304"/>
    <w:multiLevelType w:val="multilevel"/>
    <w:tmpl w:val="1902AE24"/>
    <w:lvl w:ilvl="0">
      <w:start w:val="1"/>
      <w:numFmt w:val="none"/>
      <w:suff w:val="nothing"/>
      <w:lvlText w:val=""/>
      <w:lvlJc w:val="left"/>
      <w:rPr>
        <w:rFonts w:cs="Times New Roman"/>
      </w:rPr>
    </w:lvl>
    <w:lvl w:ilvl="1">
      <w:start w:val="1"/>
      <w:numFmt w:val="none"/>
      <w:suff w:val="nothing"/>
      <w:lvlText w:val=""/>
      <w:lvlJc w:val="left"/>
      <w:rPr>
        <w:rFonts w:cs="Times New Roman"/>
      </w:rPr>
    </w:lvl>
    <w:lvl w:ilvl="2">
      <w:start w:val="1"/>
      <w:numFmt w:val="none"/>
      <w:suff w:val="nothing"/>
      <w:lvlText w:val=""/>
      <w:lvlJc w:val="left"/>
      <w:rPr>
        <w:rFonts w:cs="Times New Roman"/>
      </w:rPr>
    </w:lvl>
    <w:lvl w:ilvl="3">
      <w:start w:val="1"/>
      <w:numFmt w:val="none"/>
      <w:suff w:val="nothing"/>
      <w:lvlText w:val=""/>
      <w:lvlJc w:val="left"/>
      <w:rPr>
        <w:rFonts w:cs="Times New Roman"/>
      </w:rPr>
    </w:lvl>
    <w:lvl w:ilvl="4">
      <w:start w:val="1"/>
      <w:numFmt w:val="none"/>
      <w:suff w:val="nothing"/>
      <w:lvlText w:val=""/>
      <w:lvlJc w:val="left"/>
      <w:rPr>
        <w:rFonts w:cs="Times New Roman"/>
      </w:rPr>
    </w:lvl>
    <w:lvl w:ilvl="5">
      <w:start w:val="1"/>
      <w:numFmt w:val="none"/>
      <w:suff w:val="nothing"/>
      <w:lvlText w:val=""/>
      <w:lvlJc w:val="left"/>
      <w:rPr>
        <w:rFonts w:cs="Times New Roman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abstractNum w:abstractNumId="2">
    <w:nsid w:val="3A5D394B"/>
    <w:multiLevelType w:val="hybridMultilevel"/>
    <w:tmpl w:val="4B0EB63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CE725B1"/>
    <w:multiLevelType w:val="multilevel"/>
    <w:tmpl w:val="41360268"/>
    <w:lvl w:ilvl="0">
      <w:start w:val="1"/>
      <w:numFmt w:val="decimal"/>
      <w:lvlText w:val="%1."/>
      <w:lvlJc w:val="left"/>
      <w:pPr>
        <w:ind w:left="216" w:hanging="358"/>
      </w:pPr>
      <w:rPr>
        <w:rFonts w:eastAsia="Times New Roman" w:cs="Times New Roman"/>
        <w:spacing w:val="0"/>
        <w:w w:val="100"/>
        <w:sz w:val="28"/>
        <w:szCs w:val="28"/>
      </w:rPr>
    </w:lvl>
    <w:lvl w:ilvl="1">
      <w:start w:val="4"/>
      <w:numFmt w:val="decimal"/>
      <w:lvlText w:val="%2."/>
      <w:lvlJc w:val="left"/>
      <w:pPr>
        <w:ind w:left="281" w:hanging="281"/>
      </w:pPr>
      <w:rPr>
        <w:rFonts w:eastAsia="Times New Roman" w:cs="Times New Roman"/>
        <w:b/>
        <w:bCs/>
        <w:spacing w:val="0"/>
        <w:w w:val="100"/>
        <w:sz w:val="28"/>
        <w:szCs w:val="28"/>
      </w:rPr>
    </w:lvl>
    <w:lvl w:ilvl="2">
      <w:numFmt w:val="bullet"/>
      <w:lvlText w:val=""/>
      <w:lvlJc w:val="left"/>
      <w:pPr>
        <w:ind w:left="4338" w:hanging="281"/>
      </w:pPr>
      <w:rPr>
        <w:rFonts w:ascii="Symbol" w:hAnsi="Symbol" w:hint="default"/>
      </w:rPr>
    </w:lvl>
    <w:lvl w:ilvl="3">
      <w:numFmt w:val="bullet"/>
      <w:lvlText w:val=""/>
      <w:lvlJc w:val="left"/>
      <w:pPr>
        <w:ind w:left="5056" w:hanging="281"/>
      </w:pPr>
      <w:rPr>
        <w:rFonts w:ascii="Symbol" w:hAnsi="Symbol" w:hint="default"/>
      </w:rPr>
    </w:lvl>
    <w:lvl w:ilvl="4">
      <w:numFmt w:val="bullet"/>
      <w:lvlText w:val=""/>
      <w:lvlJc w:val="left"/>
      <w:pPr>
        <w:ind w:left="5775" w:hanging="281"/>
      </w:pPr>
      <w:rPr>
        <w:rFonts w:ascii="Symbol" w:hAnsi="Symbol" w:hint="default"/>
      </w:rPr>
    </w:lvl>
    <w:lvl w:ilvl="5">
      <w:numFmt w:val="bullet"/>
      <w:lvlText w:val=""/>
      <w:lvlJc w:val="left"/>
      <w:pPr>
        <w:ind w:left="6493" w:hanging="281"/>
      </w:pPr>
      <w:rPr>
        <w:rFonts w:ascii="Symbol" w:hAnsi="Symbol" w:hint="default"/>
      </w:rPr>
    </w:lvl>
    <w:lvl w:ilvl="6">
      <w:numFmt w:val="bullet"/>
      <w:lvlText w:val=""/>
      <w:lvlJc w:val="left"/>
      <w:pPr>
        <w:ind w:left="7212" w:hanging="281"/>
      </w:pPr>
      <w:rPr>
        <w:rFonts w:ascii="Symbol" w:hAnsi="Symbol" w:hint="default"/>
      </w:rPr>
    </w:lvl>
    <w:lvl w:ilvl="7">
      <w:numFmt w:val="bullet"/>
      <w:lvlText w:val=""/>
      <w:lvlJc w:val="left"/>
      <w:pPr>
        <w:ind w:left="7930" w:hanging="281"/>
      </w:pPr>
      <w:rPr>
        <w:rFonts w:ascii="Symbol" w:hAnsi="Symbol" w:hint="default"/>
      </w:rPr>
    </w:lvl>
    <w:lvl w:ilvl="8">
      <w:numFmt w:val="bullet"/>
      <w:lvlText w:val=""/>
      <w:lvlJc w:val="left"/>
      <w:pPr>
        <w:ind w:left="8649" w:hanging="281"/>
      </w:pPr>
      <w:rPr>
        <w:rFonts w:ascii="Symbol" w:hAnsi="Symbol" w:hint="default"/>
      </w:rPr>
    </w:lvl>
  </w:abstractNum>
  <w:abstractNum w:abstractNumId="4">
    <w:nsid w:val="48802BD1"/>
    <w:multiLevelType w:val="multilevel"/>
    <w:tmpl w:val="53647C4E"/>
    <w:lvl w:ilvl="0">
      <w:start w:val="1"/>
      <w:numFmt w:val="decimal"/>
      <w:lvlText w:val="%1."/>
      <w:lvlJc w:val="left"/>
      <w:pPr>
        <w:ind w:left="216" w:hanging="300"/>
      </w:pPr>
      <w:rPr>
        <w:rFonts w:eastAsia="Times New Roman" w:cs="Times New Roman"/>
        <w:w w:val="100"/>
        <w:sz w:val="28"/>
        <w:szCs w:val="28"/>
      </w:rPr>
    </w:lvl>
    <w:lvl w:ilvl="1">
      <w:start w:val="1"/>
      <w:numFmt w:val="decimal"/>
      <w:lvlText w:val="%2."/>
      <w:lvlJc w:val="left"/>
      <w:pPr>
        <w:ind w:left="3891" w:hanging="281"/>
      </w:pPr>
      <w:rPr>
        <w:rFonts w:eastAsia="Times New Roman" w:cs="Times New Roman"/>
        <w:b/>
        <w:bCs/>
        <w:spacing w:val="0"/>
        <w:w w:val="100"/>
        <w:sz w:val="28"/>
        <w:szCs w:val="28"/>
      </w:rPr>
    </w:lvl>
    <w:lvl w:ilvl="2">
      <w:numFmt w:val="bullet"/>
      <w:lvlText w:val=""/>
      <w:lvlJc w:val="left"/>
      <w:pPr>
        <w:ind w:left="4587" w:hanging="281"/>
      </w:pPr>
      <w:rPr>
        <w:rFonts w:ascii="Symbol" w:hAnsi="Symbol" w:hint="default"/>
      </w:rPr>
    </w:lvl>
    <w:lvl w:ilvl="3">
      <w:numFmt w:val="bullet"/>
      <w:lvlText w:val=""/>
      <w:lvlJc w:val="left"/>
      <w:pPr>
        <w:ind w:left="5274" w:hanging="281"/>
      </w:pPr>
      <w:rPr>
        <w:rFonts w:ascii="Symbol" w:hAnsi="Symbol" w:hint="default"/>
      </w:rPr>
    </w:lvl>
    <w:lvl w:ilvl="4">
      <w:numFmt w:val="bullet"/>
      <w:lvlText w:val=""/>
      <w:lvlJc w:val="left"/>
      <w:pPr>
        <w:ind w:left="5962" w:hanging="281"/>
      </w:pPr>
      <w:rPr>
        <w:rFonts w:ascii="Symbol" w:hAnsi="Symbol" w:hint="default"/>
      </w:rPr>
    </w:lvl>
    <w:lvl w:ilvl="5">
      <w:numFmt w:val="bullet"/>
      <w:lvlText w:val=""/>
      <w:lvlJc w:val="left"/>
      <w:pPr>
        <w:ind w:left="6649" w:hanging="281"/>
      </w:pPr>
      <w:rPr>
        <w:rFonts w:ascii="Symbol" w:hAnsi="Symbol" w:hint="default"/>
      </w:rPr>
    </w:lvl>
    <w:lvl w:ilvl="6">
      <w:numFmt w:val="bullet"/>
      <w:lvlText w:val=""/>
      <w:lvlJc w:val="left"/>
      <w:pPr>
        <w:ind w:left="7336" w:hanging="281"/>
      </w:pPr>
      <w:rPr>
        <w:rFonts w:ascii="Symbol" w:hAnsi="Symbol" w:hint="default"/>
      </w:rPr>
    </w:lvl>
    <w:lvl w:ilvl="7">
      <w:numFmt w:val="bullet"/>
      <w:lvlText w:val=""/>
      <w:lvlJc w:val="left"/>
      <w:pPr>
        <w:ind w:left="8024" w:hanging="281"/>
      </w:pPr>
      <w:rPr>
        <w:rFonts w:ascii="Symbol" w:hAnsi="Symbol" w:hint="default"/>
      </w:rPr>
    </w:lvl>
    <w:lvl w:ilvl="8">
      <w:numFmt w:val="bullet"/>
      <w:lvlText w:val=""/>
      <w:lvlJc w:val="left"/>
      <w:pPr>
        <w:ind w:left="8711" w:hanging="281"/>
      </w:pPr>
      <w:rPr>
        <w:rFonts w:ascii="Symbol" w:hAnsi="Symbol" w:hint="default"/>
      </w:rPr>
    </w:lvl>
  </w:abstractNum>
  <w:abstractNum w:abstractNumId="5">
    <w:nsid w:val="57F6416B"/>
    <w:multiLevelType w:val="multilevel"/>
    <w:tmpl w:val="E870BC12"/>
    <w:lvl w:ilvl="0">
      <w:start w:val="1"/>
      <w:numFmt w:val="bullet"/>
      <w:lvlText w:val="–"/>
      <w:lvlJc w:val="left"/>
      <w:pPr>
        <w:ind w:left="216" w:hanging="212"/>
      </w:pPr>
      <w:rPr>
        <w:rFonts w:ascii="Times New Roman" w:hAnsi="Times New Roman" w:hint="default"/>
        <w:w w:val="100"/>
        <w:sz w:val="28"/>
      </w:rPr>
    </w:lvl>
    <w:lvl w:ilvl="1">
      <w:numFmt w:val="bullet"/>
      <w:lvlText w:val="-"/>
      <w:lvlJc w:val="left"/>
      <w:pPr>
        <w:ind w:left="216" w:hanging="228"/>
      </w:pPr>
      <w:rPr>
        <w:rFonts w:ascii="Times New Roman" w:hAnsi="Times New Roman" w:hint="default"/>
        <w:w w:val="100"/>
        <w:sz w:val="28"/>
      </w:rPr>
    </w:lvl>
    <w:lvl w:ilvl="2">
      <w:numFmt w:val="bullet"/>
      <w:lvlText w:val=""/>
      <w:lvlJc w:val="left"/>
      <w:pPr>
        <w:ind w:left="2193" w:hanging="228"/>
      </w:pPr>
      <w:rPr>
        <w:rFonts w:ascii="Symbol" w:hAnsi="Symbol" w:hint="default"/>
      </w:rPr>
    </w:lvl>
    <w:lvl w:ilvl="3">
      <w:numFmt w:val="bullet"/>
      <w:lvlText w:val=""/>
      <w:lvlJc w:val="left"/>
      <w:pPr>
        <w:ind w:left="3179" w:hanging="228"/>
      </w:pPr>
      <w:rPr>
        <w:rFonts w:ascii="Symbol" w:hAnsi="Symbol" w:hint="default"/>
      </w:rPr>
    </w:lvl>
    <w:lvl w:ilvl="4">
      <w:numFmt w:val="bullet"/>
      <w:lvlText w:val=""/>
      <w:lvlJc w:val="left"/>
      <w:pPr>
        <w:ind w:left="4166" w:hanging="228"/>
      </w:pPr>
      <w:rPr>
        <w:rFonts w:ascii="Symbol" w:hAnsi="Symbol" w:hint="default"/>
      </w:rPr>
    </w:lvl>
    <w:lvl w:ilvl="5">
      <w:numFmt w:val="bullet"/>
      <w:lvlText w:val=""/>
      <w:lvlJc w:val="left"/>
      <w:pPr>
        <w:ind w:left="5153" w:hanging="228"/>
      </w:pPr>
      <w:rPr>
        <w:rFonts w:ascii="Symbol" w:hAnsi="Symbol" w:hint="default"/>
      </w:rPr>
    </w:lvl>
    <w:lvl w:ilvl="6">
      <w:numFmt w:val="bullet"/>
      <w:lvlText w:val=""/>
      <w:lvlJc w:val="left"/>
      <w:pPr>
        <w:ind w:left="6139" w:hanging="228"/>
      </w:pPr>
      <w:rPr>
        <w:rFonts w:ascii="Symbol" w:hAnsi="Symbol" w:hint="default"/>
      </w:rPr>
    </w:lvl>
    <w:lvl w:ilvl="7">
      <w:numFmt w:val="bullet"/>
      <w:lvlText w:val=""/>
      <w:lvlJc w:val="left"/>
      <w:pPr>
        <w:ind w:left="7126" w:hanging="228"/>
      </w:pPr>
      <w:rPr>
        <w:rFonts w:ascii="Symbol" w:hAnsi="Symbol" w:hint="default"/>
      </w:rPr>
    </w:lvl>
    <w:lvl w:ilvl="8">
      <w:numFmt w:val="bullet"/>
      <w:lvlText w:val=""/>
      <w:lvlJc w:val="left"/>
      <w:pPr>
        <w:ind w:left="8113" w:hanging="228"/>
      </w:pPr>
      <w:rPr>
        <w:rFonts w:ascii="Symbol" w:hAnsi="Symbol" w:hint="default"/>
      </w:r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1"/>
  </w:num>
  <w:num w:numId="5">
    <w:abstractNumId w:val="0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4530"/>
    <w:rsid w:val="00003575"/>
    <w:rsid w:val="00003C4E"/>
    <w:rsid w:val="00034530"/>
    <w:rsid w:val="00050F86"/>
    <w:rsid w:val="00053064"/>
    <w:rsid w:val="000A3799"/>
    <w:rsid w:val="000A4B12"/>
    <w:rsid w:val="000A618F"/>
    <w:rsid w:val="000D0DFB"/>
    <w:rsid w:val="000D63B3"/>
    <w:rsid w:val="000E72AF"/>
    <w:rsid w:val="00130633"/>
    <w:rsid w:val="0014584E"/>
    <w:rsid w:val="00146AAB"/>
    <w:rsid w:val="001611C2"/>
    <w:rsid w:val="001B15DF"/>
    <w:rsid w:val="001F5FCA"/>
    <w:rsid w:val="00203898"/>
    <w:rsid w:val="00220117"/>
    <w:rsid w:val="0022012E"/>
    <w:rsid w:val="00221541"/>
    <w:rsid w:val="00221921"/>
    <w:rsid w:val="00250CC1"/>
    <w:rsid w:val="002635D1"/>
    <w:rsid w:val="00266080"/>
    <w:rsid w:val="00274523"/>
    <w:rsid w:val="002A01DA"/>
    <w:rsid w:val="002F346D"/>
    <w:rsid w:val="00392818"/>
    <w:rsid w:val="003A0AA1"/>
    <w:rsid w:val="003A6334"/>
    <w:rsid w:val="003B7F82"/>
    <w:rsid w:val="003E67B0"/>
    <w:rsid w:val="0040398E"/>
    <w:rsid w:val="00414CFB"/>
    <w:rsid w:val="00427055"/>
    <w:rsid w:val="00445010"/>
    <w:rsid w:val="00485674"/>
    <w:rsid w:val="004A5A0F"/>
    <w:rsid w:val="004D75C3"/>
    <w:rsid w:val="00500050"/>
    <w:rsid w:val="00513761"/>
    <w:rsid w:val="00527209"/>
    <w:rsid w:val="005669DB"/>
    <w:rsid w:val="00582D61"/>
    <w:rsid w:val="00597E7C"/>
    <w:rsid w:val="005B4A5C"/>
    <w:rsid w:val="005C51B0"/>
    <w:rsid w:val="00615AF1"/>
    <w:rsid w:val="00626B5C"/>
    <w:rsid w:val="00651C92"/>
    <w:rsid w:val="00690E58"/>
    <w:rsid w:val="00697B64"/>
    <w:rsid w:val="006E007E"/>
    <w:rsid w:val="007155C9"/>
    <w:rsid w:val="00745E0B"/>
    <w:rsid w:val="00761D34"/>
    <w:rsid w:val="00767D38"/>
    <w:rsid w:val="007959EC"/>
    <w:rsid w:val="007C77F1"/>
    <w:rsid w:val="007F4BD6"/>
    <w:rsid w:val="0080027C"/>
    <w:rsid w:val="00810F44"/>
    <w:rsid w:val="00833229"/>
    <w:rsid w:val="00840F75"/>
    <w:rsid w:val="00851906"/>
    <w:rsid w:val="008568A5"/>
    <w:rsid w:val="008750E8"/>
    <w:rsid w:val="008A16B7"/>
    <w:rsid w:val="008E73C5"/>
    <w:rsid w:val="00910F59"/>
    <w:rsid w:val="00911E65"/>
    <w:rsid w:val="00912D42"/>
    <w:rsid w:val="009166B2"/>
    <w:rsid w:val="009420F2"/>
    <w:rsid w:val="0094382C"/>
    <w:rsid w:val="009603E4"/>
    <w:rsid w:val="00975EA1"/>
    <w:rsid w:val="009770D6"/>
    <w:rsid w:val="00993B68"/>
    <w:rsid w:val="00A077C1"/>
    <w:rsid w:val="00A30ED8"/>
    <w:rsid w:val="00A70441"/>
    <w:rsid w:val="00A80EB5"/>
    <w:rsid w:val="00A827E5"/>
    <w:rsid w:val="00A842FE"/>
    <w:rsid w:val="00A938AC"/>
    <w:rsid w:val="00A93B84"/>
    <w:rsid w:val="00AB6616"/>
    <w:rsid w:val="00AC048B"/>
    <w:rsid w:val="00AE5D49"/>
    <w:rsid w:val="00AE7317"/>
    <w:rsid w:val="00B14354"/>
    <w:rsid w:val="00B40090"/>
    <w:rsid w:val="00B402B0"/>
    <w:rsid w:val="00B56118"/>
    <w:rsid w:val="00B755EC"/>
    <w:rsid w:val="00B828FD"/>
    <w:rsid w:val="00B93D9D"/>
    <w:rsid w:val="00B96DA6"/>
    <w:rsid w:val="00BE454A"/>
    <w:rsid w:val="00C12E71"/>
    <w:rsid w:val="00C40A8D"/>
    <w:rsid w:val="00C931B1"/>
    <w:rsid w:val="00CA579F"/>
    <w:rsid w:val="00CC1409"/>
    <w:rsid w:val="00D248F7"/>
    <w:rsid w:val="00D64867"/>
    <w:rsid w:val="00D937DB"/>
    <w:rsid w:val="00DE3C9C"/>
    <w:rsid w:val="00DE4841"/>
    <w:rsid w:val="00E02AA6"/>
    <w:rsid w:val="00E225C0"/>
    <w:rsid w:val="00E51529"/>
    <w:rsid w:val="00E71587"/>
    <w:rsid w:val="00E74638"/>
    <w:rsid w:val="00E859A0"/>
    <w:rsid w:val="00EA52A8"/>
    <w:rsid w:val="00EA6EA1"/>
    <w:rsid w:val="00EB47A8"/>
    <w:rsid w:val="00EB722D"/>
    <w:rsid w:val="00ED4400"/>
    <w:rsid w:val="00F02EA5"/>
    <w:rsid w:val="00F03323"/>
    <w:rsid w:val="00F17A99"/>
    <w:rsid w:val="00F328B2"/>
    <w:rsid w:val="00F50B0E"/>
    <w:rsid w:val="00F721B0"/>
    <w:rsid w:val="00F94FB1"/>
    <w:rsid w:val="00F96E17"/>
    <w:rsid w:val="00FC552E"/>
    <w:rsid w:val="00FC7841"/>
    <w:rsid w:val="00FF0915"/>
    <w:rsid w:val="00FF3E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0441"/>
    <w:rPr>
      <w:rFonts w:ascii="Times New Roman" w:eastAsia="Times New Roman" w:hAnsi="Times New Roman" w:cs="Times New Roman"/>
      <w:lang w:eastAsia="en-US"/>
    </w:rPr>
  </w:style>
  <w:style w:type="paragraph" w:styleId="Heading1">
    <w:name w:val="heading 1"/>
    <w:basedOn w:val="Normal"/>
    <w:link w:val="Heading1Char"/>
    <w:uiPriority w:val="99"/>
    <w:qFormat/>
    <w:rsid w:val="00A70441"/>
    <w:pPr>
      <w:ind w:left="216"/>
      <w:jc w:val="center"/>
      <w:outlineLvl w:val="0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30633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character" w:customStyle="1" w:styleId="ListLabel1">
    <w:name w:val="ListLabel 1"/>
    <w:uiPriority w:val="99"/>
    <w:rsid w:val="00A70441"/>
    <w:rPr>
      <w:rFonts w:eastAsia="Times New Roman"/>
      <w:spacing w:val="0"/>
      <w:w w:val="100"/>
      <w:sz w:val="28"/>
      <w:lang w:val="uk-UA" w:eastAsia="en-US"/>
    </w:rPr>
  </w:style>
  <w:style w:type="character" w:customStyle="1" w:styleId="ListLabel2">
    <w:name w:val="ListLabel 2"/>
    <w:uiPriority w:val="99"/>
    <w:rsid w:val="00A70441"/>
    <w:rPr>
      <w:rFonts w:eastAsia="Times New Roman"/>
      <w:b/>
      <w:spacing w:val="0"/>
      <w:w w:val="100"/>
      <w:sz w:val="28"/>
      <w:lang w:val="uk-UA" w:eastAsia="en-US"/>
    </w:rPr>
  </w:style>
  <w:style w:type="character" w:customStyle="1" w:styleId="ListLabel3">
    <w:name w:val="ListLabel 3"/>
    <w:uiPriority w:val="99"/>
    <w:rsid w:val="00A70441"/>
    <w:rPr>
      <w:lang w:val="uk-UA" w:eastAsia="en-US"/>
    </w:rPr>
  </w:style>
  <w:style w:type="character" w:customStyle="1" w:styleId="ListLabel4">
    <w:name w:val="ListLabel 4"/>
    <w:uiPriority w:val="99"/>
    <w:rsid w:val="00A70441"/>
    <w:rPr>
      <w:lang w:val="uk-UA" w:eastAsia="en-US"/>
    </w:rPr>
  </w:style>
  <w:style w:type="character" w:customStyle="1" w:styleId="ListLabel5">
    <w:name w:val="ListLabel 5"/>
    <w:uiPriority w:val="99"/>
    <w:rsid w:val="00A70441"/>
    <w:rPr>
      <w:lang w:val="uk-UA" w:eastAsia="en-US"/>
    </w:rPr>
  </w:style>
  <w:style w:type="character" w:customStyle="1" w:styleId="ListLabel6">
    <w:name w:val="ListLabel 6"/>
    <w:uiPriority w:val="99"/>
    <w:rsid w:val="00A70441"/>
    <w:rPr>
      <w:lang w:val="uk-UA" w:eastAsia="en-US"/>
    </w:rPr>
  </w:style>
  <w:style w:type="character" w:customStyle="1" w:styleId="ListLabel7">
    <w:name w:val="ListLabel 7"/>
    <w:uiPriority w:val="99"/>
    <w:rsid w:val="00A70441"/>
    <w:rPr>
      <w:lang w:val="uk-UA" w:eastAsia="en-US"/>
    </w:rPr>
  </w:style>
  <w:style w:type="character" w:customStyle="1" w:styleId="ListLabel8">
    <w:name w:val="ListLabel 8"/>
    <w:uiPriority w:val="99"/>
    <w:rsid w:val="00A70441"/>
    <w:rPr>
      <w:lang w:val="uk-UA" w:eastAsia="en-US"/>
    </w:rPr>
  </w:style>
  <w:style w:type="character" w:customStyle="1" w:styleId="ListLabel9">
    <w:name w:val="ListLabel 9"/>
    <w:uiPriority w:val="99"/>
    <w:rsid w:val="00A70441"/>
    <w:rPr>
      <w:lang w:val="uk-UA" w:eastAsia="en-US"/>
    </w:rPr>
  </w:style>
  <w:style w:type="character" w:customStyle="1" w:styleId="ListLabel10">
    <w:name w:val="ListLabel 10"/>
    <w:uiPriority w:val="99"/>
    <w:rsid w:val="00A70441"/>
    <w:rPr>
      <w:rFonts w:eastAsia="Times New Roman"/>
      <w:w w:val="100"/>
      <w:sz w:val="28"/>
      <w:lang w:val="uk-UA" w:eastAsia="en-US"/>
    </w:rPr>
  </w:style>
  <w:style w:type="character" w:customStyle="1" w:styleId="ListLabel11">
    <w:name w:val="ListLabel 11"/>
    <w:uiPriority w:val="99"/>
    <w:rsid w:val="00A70441"/>
    <w:rPr>
      <w:rFonts w:eastAsia="Times New Roman"/>
      <w:w w:val="100"/>
      <w:sz w:val="28"/>
      <w:lang w:val="uk-UA" w:eastAsia="en-US"/>
    </w:rPr>
  </w:style>
  <w:style w:type="character" w:customStyle="1" w:styleId="ListLabel12">
    <w:name w:val="ListLabel 12"/>
    <w:uiPriority w:val="99"/>
    <w:rsid w:val="00A70441"/>
    <w:rPr>
      <w:lang w:val="uk-UA" w:eastAsia="en-US"/>
    </w:rPr>
  </w:style>
  <w:style w:type="character" w:customStyle="1" w:styleId="ListLabel13">
    <w:name w:val="ListLabel 13"/>
    <w:uiPriority w:val="99"/>
    <w:rsid w:val="00A70441"/>
    <w:rPr>
      <w:lang w:val="uk-UA" w:eastAsia="en-US"/>
    </w:rPr>
  </w:style>
  <w:style w:type="character" w:customStyle="1" w:styleId="ListLabel14">
    <w:name w:val="ListLabel 14"/>
    <w:uiPriority w:val="99"/>
    <w:rsid w:val="00A70441"/>
    <w:rPr>
      <w:lang w:val="uk-UA" w:eastAsia="en-US"/>
    </w:rPr>
  </w:style>
  <w:style w:type="character" w:customStyle="1" w:styleId="ListLabel15">
    <w:name w:val="ListLabel 15"/>
    <w:uiPriority w:val="99"/>
    <w:rsid w:val="00A70441"/>
    <w:rPr>
      <w:lang w:val="uk-UA" w:eastAsia="en-US"/>
    </w:rPr>
  </w:style>
  <w:style w:type="character" w:customStyle="1" w:styleId="ListLabel16">
    <w:name w:val="ListLabel 16"/>
    <w:uiPriority w:val="99"/>
    <w:rsid w:val="00A70441"/>
    <w:rPr>
      <w:lang w:val="uk-UA" w:eastAsia="en-US"/>
    </w:rPr>
  </w:style>
  <w:style w:type="character" w:customStyle="1" w:styleId="ListLabel17">
    <w:name w:val="ListLabel 17"/>
    <w:uiPriority w:val="99"/>
    <w:rsid w:val="00A70441"/>
    <w:rPr>
      <w:lang w:val="uk-UA" w:eastAsia="en-US"/>
    </w:rPr>
  </w:style>
  <w:style w:type="character" w:customStyle="1" w:styleId="ListLabel18">
    <w:name w:val="ListLabel 18"/>
    <w:uiPriority w:val="99"/>
    <w:rsid w:val="00A70441"/>
    <w:rPr>
      <w:lang w:val="uk-UA" w:eastAsia="en-US"/>
    </w:rPr>
  </w:style>
  <w:style w:type="character" w:customStyle="1" w:styleId="ListLabel19">
    <w:name w:val="ListLabel 19"/>
    <w:uiPriority w:val="99"/>
    <w:rsid w:val="00A70441"/>
    <w:rPr>
      <w:rFonts w:eastAsia="Times New Roman"/>
      <w:w w:val="100"/>
      <w:sz w:val="28"/>
      <w:lang w:val="uk-UA" w:eastAsia="en-US"/>
    </w:rPr>
  </w:style>
  <w:style w:type="character" w:customStyle="1" w:styleId="ListLabel20">
    <w:name w:val="ListLabel 20"/>
    <w:uiPriority w:val="99"/>
    <w:rsid w:val="00A70441"/>
    <w:rPr>
      <w:rFonts w:eastAsia="Times New Roman"/>
      <w:b/>
      <w:spacing w:val="0"/>
      <w:w w:val="100"/>
      <w:sz w:val="28"/>
      <w:lang w:val="uk-UA" w:eastAsia="en-US"/>
    </w:rPr>
  </w:style>
  <w:style w:type="character" w:customStyle="1" w:styleId="ListLabel21">
    <w:name w:val="ListLabel 21"/>
    <w:uiPriority w:val="99"/>
    <w:rsid w:val="00A70441"/>
    <w:rPr>
      <w:lang w:val="uk-UA" w:eastAsia="en-US"/>
    </w:rPr>
  </w:style>
  <w:style w:type="character" w:customStyle="1" w:styleId="ListLabel22">
    <w:name w:val="ListLabel 22"/>
    <w:uiPriority w:val="99"/>
    <w:rsid w:val="00A70441"/>
    <w:rPr>
      <w:lang w:val="uk-UA" w:eastAsia="en-US"/>
    </w:rPr>
  </w:style>
  <w:style w:type="character" w:customStyle="1" w:styleId="ListLabel23">
    <w:name w:val="ListLabel 23"/>
    <w:uiPriority w:val="99"/>
    <w:rsid w:val="00A70441"/>
    <w:rPr>
      <w:lang w:val="uk-UA" w:eastAsia="en-US"/>
    </w:rPr>
  </w:style>
  <w:style w:type="character" w:customStyle="1" w:styleId="ListLabel24">
    <w:name w:val="ListLabel 24"/>
    <w:uiPriority w:val="99"/>
    <w:rsid w:val="00A70441"/>
    <w:rPr>
      <w:lang w:val="uk-UA" w:eastAsia="en-US"/>
    </w:rPr>
  </w:style>
  <w:style w:type="character" w:customStyle="1" w:styleId="ListLabel25">
    <w:name w:val="ListLabel 25"/>
    <w:uiPriority w:val="99"/>
    <w:rsid w:val="00A70441"/>
    <w:rPr>
      <w:lang w:val="uk-UA" w:eastAsia="en-US"/>
    </w:rPr>
  </w:style>
  <w:style w:type="character" w:customStyle="1" w:styleId="ListLabel26">
    <w:name w:val="ListLabel 26"/>
    <w:uiPriority w:val="99"/>
    <w:rsid w:val="00A70441"/>
    <w:rPr>
      <w:lang w:val="uk-UA" w:eastAsia="en-US"/>
    </w:rPr>
  </w:style>
  <w:style w:type="character" w:customStyle="1" w:styleId="ListLabel27">
    <w:name w:val="ListLabel 27"/>
    <w:uiPriority w:val="99"/>
    <w:rsid w:val="00A70441"/>
    <w:rPr>
      <w:lang w:val="uk-UA" w:eastAsia="en-US"/>
    </w:rPr>
  </w:style>
  <w:style w:type="character" w:customStyle="1" w:styleId="ListLabel28">
    <w:name w:val="ListLabel 28"/>
    <w:uiPriority w:val="99"/>
    <w:rsid w:val="00A70441"/>
    <w:rPr>
      <w:rFonts w:eastAsia="Times New Roman"/>
      <w:spacing w:val="0"/>
      <w:w w:val="100"/>
      <w:sz w:val="28"/>
      <w:lang w:val="uk-UA" w:eastAsia="en-US"/>
    </w:rPr>
  </w:style>
  <w:style w:type="character" w:customStyle="1" w:styleId="ListLabel29">
    <w:name w:val="ListLabel 29"/>
    <w:uiPriority w:val="99"/>
    <w:rsid w:val="00A70441"/>
    <w:rPr>
      <w:rFonts w:eastAsia="Times New Roman"/>
      <w:b/>
      <w:spacing w:val="0"/>
      <w:w w:val="100"/>
      <w:sz w:val="28"/>
      <w:lang w:val="uk-UA" w:eastAsia="en-US"/>
    </w:rPr>
  </w:style>
  <w:style w:type="character" w:customStyle="1" w:styleId="ListLabel30">
    <w:name w:val="ListLabel 30"/>
    <w:uiPriority w:val="99"/>
    <w:rsid w:val="00A70441"/>
    <w:rPr>
      <w:lang w:val="uk-UA" w:eastAsia="en-US"/>
    </w:rPr>
  </w:style>
  <w:style w:type="character" w:customStyle="1" w:styleId="ListLabel31">
    <w:name w:val="ListLabel 31"/>
    <w:uiPriority w:val="99"/>
    <w:rsid w:val="00A70441"/>
    <w:rPr>
      <w:lang w:val="uk-UA" w:eastAsia="en-US"/>
    </w:rPr>
  </w:style>
  <w:style w:type="character" w:customStyle="1" w:styleId="ListLabel32">
    <w:name w:val="ListLabel 32"/>
    <w:uiPriority w:val="99"/>
    <w:rsid w:val="00A70441"/>
    <w:rPr>
      <w:lang w:val="uk-UA" w:eastAsia="en-US"/>
    </w:rPr>
  </w:style>
  <w:style w:type="character" w:customStyle="1" w:styleId="ListLabel33">
    <w:name w:val="ListLabel 33"/>
    <w:uiPriority w:val="99"/>
    <w:rsid w:val="00A70441"/>
    <w:rPr>
      <w:lang w:val="uk-UA" w:eastAsia="en-US"/>
    </w:rPr>
  </w:style>
  <w:style w:type="character" w:customStyle="1" w:styleId="ListLabel34">
    <w:name w:val="ListLabel 34"/>
    <w:uiPriority w:val="99"/>
    <w:rsid w:val="00A70441"/>
    <w:rPr>
      <w:lang w:val="uk-UA" w:eastAsia="en-US"/>
    </w:rPr>
  </w:style>
  <w:style w:type="character" w:customStyle="1" w:styleId="ListLabel35">
    <w:name w:val="ListLabel 35"/>
    <w:uiPriority w:val="99"/>
    <w:rsid w:val="00A70441"/>
    <w:rPr>
      <w:lang w:val="uk-UA" w:eastAsia="en-US"/>
    </w:rPr>
  </w:style>
  <w:style w:type="character" w:customStyle="1" w:styleId="ListLabel36">
    <w:name w:val="ListLabel 36"/>
    <w:uiPriority w:val="99"/>
    <w:rsid w:val="00A70441"/>
    <w:rPr>
      <w:lang w:val="uk-UA" w:eastAsia="en-US"/>
    </w:rPr>
  </w:style>
  <w:style w:type="character" w:customStyle="1" w:styleId="ListLabel37">
    <w:name w:val="ListLabel 37"/>
    <w:uiPriority w:val="99"/>
    <w:rsid w:val="00A70441"/>
    <w:rPr>
      <w:w w:val="100"/>
      <w:sz w:val="28"/>
      <w:lang w:val="uk-UA" w:eastAsia="en-US"/>
    </w:rPr>
  </w:style>
  <w:style w:type="character" w:customStyle="1" w:styleId="ListLabel38">
    <w:name w:val="ListLabel 38"/>
    <w:uiPriority w:val="99"/>
    <w:rsid w:val="00A70441"/>
    <w:rPr>
      <w:w w:val="100"/>
      <w:sz w:val="28"/>
      <w:lang w:val="uk-UA" w:eastAsia="en-US"/>
    </w:rPr>
  </w:style>
  <w:style w:type="character" w:customStyle="1" w:styleId="ListLabel39">
    <w:name w:val="ListLabel 39"/>
    <w:uiPriority w:val="99"/>
    <w:rsid w:val="00A70441"/>
    <w:rPr>
      <w:lang w:val="uk-UA" w:eastAsia="en-US"/>
    </w:rPr>
  </w:style>
  <w:style w:type="character" w:customStyle="1" w:styleId="ListLabel40">
    <w:name w:val="ListLabel 40"/>
    <w:uiPriority w:val="99"/>
    <w:rsid w:val="00A70441"/>
    <w:rPr>
      <w:lang w:val="uk-UA" w:eastAsia="en-US"/>
    </w:rPr>
  </w:style>
  <w:style w:type="character" w:customStyle="1" w:styleId="ListLabel41">
    <w:name w:val="ListLabel 41"/>
    <w:uiPriority w:val="99"/>
    <w:rsid w:val="00A70441"/>
    <w:rPr>
      <w:lang w:val="uk-UA" w:eastAsia="en-US"/>
    </w:rPr>
  </w:style>
  <w:style w:type="character" w:customStyle="1" w:styleId="ListLabel42">
    <w:name w:val="ListLabel 42"/>
    <w:uiPriority w:val="99"/>
    <w:rsid w:val="00A70441"/>
    <w:rPr>
      <w:lang w:val="uk-UA" w:eastAsia="en-US"/>
    </w:rPr>
  </w:style>
  <w:style w:type="character" w:customStyle="1" w:styleId="ListLabel43">
    <w:name w:val="ListLabel 43"/>
    <w:uiPriority w:val="99"/>
    <w:rsid w:val="00A70441"/>
    <w:rPr>
      <w:lang w:val="uk-UA" w:eastAsia="en-US"/>
    </w:rPr>
  </w:style>
  <w:style w:type="character" w:customStyle="1" w:styleId="ListLabel44">
    <w:name w:val="ListLabel 44"/>
    <w:uiPriority w:val="99"/>
    <w:rsid w:val="00A70441"/>
    <w:rPr>
      <w:lang w:val="uk-UA" w:eastAsia="en-US"/>
    </w:rPr>
  </w:style>
  <w:style w:type="character" w:customStyle="1" w:styleId="ListLabel45">
    <w:name w:val="ListLabel 45"/>
    <w:uiPriority w:val="99"/>
    <w:rsid w:val="00A70441"/>
    <w:rPr>
      <w:lang w:val="uk-UA" w:eastAsia="en-US"/>
    </w:rPr>
  </w:style>
  <w:style w:type="character" w:customStyle="1" w:styleId="ListLabel46">
    <w:name w:val="ListLabel 46"/>
    <w:uiPriority w:val="99"/>
    <w:rsid w:val="00A70441"/>
    <w:rPr>
      <w:rFonts w:eastAsia="Times New Roman"/>
      <w:w w:val="100"/>
      <w:sz w:val="28"/>
      <w:lang w:val="uk-UA" w:eastAsia="en-US"/>
    </w:rPr>
  </w:style>
  <w:style w:type="character" w:customStyle="1" w:styleId="ListLabel47">
    <w:name w:val="ListLabel 47"/>
    <w:uiPriority w:val="99"/>
    <w:rsid w:val="00A70441"/>
    <w:rPr>
      <w:rFonts w:eastAsia="Times New Roman"/>
      <w:b/>
      <w:spacing w:val="0"/>
      <w:w w:val="100"/>
      <w:sz w:val="28"/>
      <w:lang w:val="uk-UA" w:eastAsia="en-US"/>
    </w:rPr>
  </w:style>
  <w:style w:type="character" w:customStyle="1" w:styleId="ListLabel48">
    <w:name w:val="ListLabel 48"/>
    <w:uiPriority w:val="99"/>
    <w:rsid w:val="00A70441"/>
    <w:rPr>
      <w:lang w:val="uk-UA" w:eastAsia="en-US"/>
    </w:rPr>
  </w:style>
  <w:style w:type="character" w:customStyle="1" w:styleId="ListLabel49">
    <w:name w:val="ListLabel 49"/>
    <w:uiPriority w:val="99"/>
    <w:rsid w:val="00A70441"/>
    <w:rPr>
      <w:lang w:val="uk-UA" w:eastAsia="en-US"/>
    </w:rPr>
  </w:style>
  <w:style w:type="character" w:customStyle="1" w:styleId="ListLabel50">
    <w:name w:val="ListLabel 50"/>
    <w:uiPriority w:val="99"/>
    <w:rsid w:val="00A70441"/>
    <w:rPr>
      <w:lang w:val="uk-UA" w:eastAsia="en-US"/>
    </w:rPr>
  </w:style>
  <w:style w:type="character" w:customStyle="1" w:styleId="ListLabel51">
    <w:name w:val="ListLabel 51"/>
    <w:uiPriority w:val="99"/>
    <w:rsid w:val="00A70441"/>
    <w:rPr>
      <w:lang w:val="uk-UA" w:eastAsia="en-US"/>
    </w:rPr>
  </w:style>
  <w:style w:type="character" w:customStyle="1" w:styleId="ListLabel52">
    <w:name w:val="ListLabel 52"/>
    <w:uiPriority w:val="99"/>
    <w:rsid w:val="00A70441"/>
    <w:rPr>
      <w:lang w:val="uk-UA" w:eastAsia="en-US"/>
    </w:rPr>
  </w:style>
  <w:style w:type="character" w:customStyle="1" w:styleId="ListLabel53">
    <w:name w:val="ListLabel 53"/>
    <w:uiPriority w:val="99"/>
    <w:rsid w:val="00A70441"/>
    <w:rPr>
      <w:lang w:val="uk-UA" w:eastAsia="en-US"/>
    </w:rPr>
  </w:style>
  <w:style w:type="character" w:customStyle="1" w:styleId="ListLabel54">
    <w:name w:val="ListLabel 54"/>
    <w:uiPriority w:val="99"/>
    <w:rsid w:val="00A70441"/>
    <w:rPr>
      <w:lang w:val="uk-UA" w:eastAsia="en-US"/>
    </w:rPr>
  </w:style>
  <w:style w:type="paragraph" w:styleId="Title">
    <w:name w:val="Title"/>
    <w:basedOn w:val="Normal"/>
    <w:next w:val="BodyText"/>
    <w:link w:val="TitleChar"/>
    <w:uiPriority w:val="99"/>
    <w:qFormat/>
    <w:rsid w:val="00A70441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99"/>
    <w:locked/>
    <w:rsid w:val="00130633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paragraph" w:styleId="BodyText">
    <w:name w:val="Body Text"/>
    <w:basedOn w:val="Normal"/>
    <w:link w:val="BodyTextChar"/>
    <w:uiPriority w:val="99"/>
    <w:rsid w:val="00A70441"/>
    <w:pPr>
      <w:ind w:left="216"/>
      <w:jc w:val="both"/>
    </w:pPr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500050"/>
    <w:rPr>
      <w:rFonts w:ascii="Times New Roman" w:hAnsi="Times New Roman" w:cs="Times New Roman"/>
      <w:sz w:val="28"/>
      <w:szCs w:val="28"/>
      <w:lang w:val="uk-UA"/>
    </w:rPr>
  </w:style>
  <w:style w:type="paragraph" w:styleId="List">
    <w:name w:val="List"/>
    <w:basedOn w:val="BodyText"/>
    <w:uiPriority w:val="99"/>
    <w:rsid w:val="00A70441"/>
    <w:rPr>
      <w:rFonts w:cs="Mangal"/>
    </w:rPr>
  </w:style>
  <w:style w:type="paragraph" w:styleId="Caption">
    <w:name w:val="caption"/>
    <w:basedOn w:val="Normal"/>
    <w:uiPriority w:val="99"/>
    <w:qFormat/>
    <w:rsid w:val="00A70441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x1">
    <w:name w:val="index 1"/>
    <w:basedOn w:val="Normal"/>
    <w:next w:val="Normal"/>
    <w:autoRedefine/>
    <w:uiPriority w:val="99"/>
    <w:semiHidden/>
    <w:rsid w:val="00392818"/>
    <w:pPr>
      <w:ind w:left="220" w:hanging="220"/>
    </w:pPr>
  </w:style>
  <w:style w:type="paragraph" w:styleId="IndexHeading">
    <w:name w:val="index heading"/>
    <w:basedOn w:val="Normal"/>
    <w:uiPriority w:val="99"/>
    <w:rsid w:val="00A70441"/>
    <w:pPr>
      <w:suppressLineNumbers/>
    </w:pPr>
    <w:rPr>
      <w:rFonts w:cs="Mangal"/>
    </w:rPr>
  </w:style>
  <w:style w:type="paragraph" w:styleId="ListParagraph">
    <w:name w:val="List Paragraph"/>
    <w:basedOn w:val="Normal"/>
    <w:uiPriority w:val="99"/>
    <w:qFormat/>
    <w:rsid w:val="00A70441"/>
    <w:pPr>
      <w:ind w:left="216" w:hanging="164"/>
      <w:jc w:val="both"/>
    </w:pPr>
  </w:style>
  <w:style w:type="paragraph" w:customStyle="1" w:styleId="TableParagraph">
    <w:name w:val="Table Paragraph"/>
    <w:basedOn w:val="Normal"/>
    <w:uiPriority w:val="99"/>
    <w:rsid w:val="00A70441"/>
    <w:pPr>
      <w:ind w:left="107"/>
    </w:pPr>
  </w:style>
  <w:style w:type="table" w:customStyle="1" w:styleId="TableNormal1">
    <w:name w:val="Table Normal1"/>
    <w:uiPriority w:val="99"/>
    <w:semiHidden/>
    <w:rsid w:val="00A70441"/>
    <w:rPr>
      <w:sz w:val="20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">
    <w:name w:val="Без интервала1"/>
    <w:uiPriority w:val="99"/>
    <w:rsid w:val="003B7F82"/>
    <w:rPr>
      <w:rFonts w:cs="Times New Roman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1B15D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15DF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522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380</TotalTime>
  <Pages>9</Pages>
  <Words>9484</Words>
  <Characters>5406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OTH</dc:creator>
  <cp:keywords/>
  <dc:description/>
  <cp:lastModifiedBy>User</cp:lastModifiedBy>
  <cp:revision>102</cp:revision>
  <cp:lastPrinted>2023-10-16T12:28:00Z</cp:lastPrinted>
  <dcterms:created xsi:type="dcterms:W3CDTF">2022-08-10T06:44:00Z</dcterms:created>
  <dcterms:modified xsi:type="dcterms:W3CDTF">2023-11-21T07:50:00Z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reator">
    <vt:lpwstr>Microsoft® Word 2016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